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B49" w:rsidRPr="00091A58" w:rsidRDefault="00330B49" w:rsidP="00091A58">
      <w:pPr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Pr="00091A58">
        <w:rPr>
          <w:rFonts w:ascii="Times New Roman" w:hAnsi="Times New Roman"/>
          <w:color w:val="000000"/>
          <w:sz w:val="24"/>
          <w:szCs w:val="24"/>
        </w:rPr>
        <w:t>ПРИЛОЖЕНИЕ № 12</w:t>
      </w:r>
    </w:p>
    <w:p w:rsidR="00330B49" w:rsidRPr="00091A58" w:rsidRDefault="00330B49" w:rsidP="00091A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 w:rsidRPr="00091A58">
        <w:rPr>
          <w:rFonts w:ascii="Times New Roman" w:hAnsi="Times New Roman"/>
          <w:sz w:val="24"/>
          <w:szCs w:val="24"/>
        </w:rPr>
        <w:t xml:space="preserve">к решению  </w:t>
      </w:r>
      <w:r w:rsidRPr="00091A58">
        <w:rPr>
          <w:rFonts w:ascii="Times New Roman" w:hAnsi="Times New Roman"/>
          <w:sz w:val="24"/>
          <w:szCs w:val="24"/>
          <w:lang w:val="en-US"/>
        </w:rPr>
        <w:t>X</w:t>
      </w:r>
      <w:r w:rsidRPr="00091A58">
        <w:rPr>
          <w:rFonts w:ascii="Times New Roman" w:hAnsi="Times New Roman"/>
          <w:sz w:val="24"/>
          <w:szCs w:val="24"/>
        </w:rPr>
        <w:t>Х</w:t>
      </w:r>
      <w:r w:rsidRPr="00091A58">
        <w:rPr>
          <w:rFonts w:ascii="Times New Roman" w:hAnsi="Times New Roman"/>
          <w:sz w:val="24"/>
          <w:szCs w:val="24"/>
          <w:lang w:val="en-US"/>
        </w:rPr>
        <w:t>I</w:t>
      </w:r>
      <w:r w:rsidRPr="00091A58">
        <w:rPr>
          <w:rFonts w:ascii="Times New Roman" w:hAnsi="Times New Roman"/>
          <w:sz w:val="24"/>
          <w:szCs w:val="24"/>
        </w:rPr>
        <w:t xml:space="preserve">  сессии </w:t>
      </w:r>
      <w:r w:rsidRPr="00091A58">
        <w:rPr>
          <w:rFonts w:ascii="Times New Roman" w:hAnsi="Times New Roman"/>
          <w:sz w:val="24"/>
          <w:szCs w:val="24"/>
          <w:lang w:val="en-US"/>
        </w:rPr>
        <w:t>III</w:t>
      </w:r>
      <w:r w:rsidRPr="00091A58">
        <w:rPr>
          <w:rFonts w:ascii="Times New Roman" w:hAnsi="Times New Roman"/>
          <w:sz w:val="24"/>
          <w:szCs w:val="24"/>
        </w:rPr>
        <w:t xml:space="preserve"> с</w:t>
      </w:r>
      <w:r w:rsidRPr="00091A58">
        <w:rPr>
          <w:rFonts w:ascii="Times New Roman" w:hAnsi="Times New Roman"/>
          <w:sz w:val="24"/>
          <w:szCs w:val="24"/>
        </w:rPr>
        <w:t>о</w:t>
      </w:r>
      <w:r w:rsidRPr="00091A58">
        <w:rPr>
          <w:rFonts w:ascii="Times New Roman" w:hAnsi="Times New Roman"/>
          <w:sz w:val="24"/>
          <w:szCs w:val="24"/>
        </w:rPr>
        <w:t>зыва</w:t>
      </w:r>
    </w:p>
    <w:p w:rsidR="00330B49" w:rsidRPr="00091A58" w:rsidRDefault="00330B49" w:rsidP="00091A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 w:rsidRPr="00091A58">
        <w:rPr>
          <w:rFonts w:ascii="Times New Roman" w:hAnsi="Times New Roman"/>
          <w:sz w:val="24"/>
          <w:szCs w:val="24"/>
        </w:rPr>
        <w:t>Совета муниципального образ</w:t>
      </w:r>
      <w:r w:rsidRPr="00091A58">
        <w:rPr>
          <w:rFonts w:ascii="Times New Roman" w:hAnsi="Times New Roman"/>
          <w:sz w:val="24"/>
          <w:szCs w:val="24"/>
        </w:rPr>
        <w:t>о</w:t>
      </w:r>
      <w:r w:rsidRPr="00091A58">
        <w:rPr>
          <w:rFonts w:ascii="Times New Roman" w:hAnsi="Times New Roman"/>
          <w:sz w:val="24"/>
          <w:szCs w:val="24"/>
        </w:rPr>
        <w:t>вания</w:t>
      </w:r>
    </w:p>
    <w:p w:rsidR="00330B49" w:rsidRPr="00091A58" w:rsidRDefault="00330B49" w:rsidP="00091A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 w:rsidRPr="00091A58">
        <w:rPr>
          <w:rFonts w:ascii="Times New Roman" w:hAnsi="Times New Roman"/>
          <w:sz w:val="24"/>
          <w:szCs w:val="24"/>
        </w:rPr>
        <w:t>Выселковский район</w:t>
      </w:r>
    </w:p>
    <w:p w:rsidR="00330B49" w:rsidRPr="00091A58" w:rsidRDefault="00330B49" w:rsidP="00091A58">
      <w:pPr>
        <w:tabs>
          <w:tab w:val="left" w:pos="9653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 w:rsidRPr="00091A58">
        <w:rPr>
          <w:rFonts w:ascii="Times New Roman" w:hAnsi="Times New Roman"/>
          <w:sz w:val="24"/>
          <w:szCs w:val="24"/>
        </w:rPr>
        <w:t>от 21 ноября 2017 года  № 2-173</w:t>
      </w:r>
    </w:p>
    <w:p w:rsidR="00330B49" w:rsidRDefault="00330B49"/>
    <w:p w:rsidR="00330B49" w:rsidRDefault="00330B49"/>
    <w:p w:rsidR="00330B49" w:rsidRPr="00091A58" w:rsidRDefault="00330B49" w:rsidP="00091A58">
      <w:pPr>
        <w:jc w:val="center"/>
        <w:rPr>
          <w:rFonts w:ascii="Times New Roman" w:hAnsi="Times New Roman"/>
          <w:sz w:val="24"/>
          <w:szCs w:val="24"/>
        </w:rPr>
      </w:pPr>
      <w:r w:rsidRPr="00091A58">
        <w:rPr>
          <w:rFonts w:ascii="Times New Roman" w:hAnsi="Times New Roman"/>
          <w:b/>
          <w:bCs/>
          <w:sz w:val="24"/>
          <w:szCs w:val="24"/>
        </w:rPr>
        <w:t>Ведомственная структура расходов районного бюджета на 2017 год</w:t>
      </w:r>
    </w:p>
    <w:tbl>
      <w:tblPr>
        <w:tblW w:w="144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0"/>
        <w:gridCol w:w="4860"/>
        <w:gridCol w:w="900"/>
        <w:gridCol w:w="720"/>
        <w:gridCol w:w="720"/>
        <w:gridCol w:w="1744"/>
        <w:gridCol w:w="1136"/>
        <w:gridCol w:w="1620"/>
        <w:gridCol w:w="2160"/>
      </w:tblGrid>
      <w:tr w:rsidR="00330B49" w:rsidRPr="00091A58" w:rsidTr="00330B8F">
        <w:trPr>
          <w:trHeight w:val="31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тыс.рублей</w:t>
            </w:r>
          </w:p>
        </w:tc>
      </w:tr>
      <w:tr w:rsidR="00330B49" w:rsidRPr="00091A58" w:rsidTr="00330B8F">
        <w:trPr>
          <w:trHeight w:val="375"/>
        </w:trPr>
        <w:tc>
          <w:tcPr>
            <w:tcW w:w="540" w:type="dxa"/>
            <w:vMerge w:val="restart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860" w:type="dxa"/>
            <w:vMerge w:val="restart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900" w:type="dxa"/>
            <w:vMerge w:val="restart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вед</w:t>
            </w:r>
          </w:p>
        </w:tc>
        <w:tc>
          <w:tcPr>
            <w:tcW w:w="720" w:type="dxa"/>
            <w:vMerge w:val="restart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720" w:type="dxa"/>
            <w:vMerge w:val="restart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1744" w:type="dxa"/>
            <w:vMerge w:val="restart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1136" w:type="dxa"/>
            <w:vMerge w:val="restart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3780" w:type="dxa"/>
            <w:gridSpan w:val="2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330B49" w:rsidRPr="00091A58" w:rsidTr="00330B8F">
        <w:trPr>
          <w:trHeight w:val="630"/>
        </w:trPr>
        <w:tc>
          <w:tcPr>
            <w:tcW w:w="540" w:type="dxa"/>
            <w:vMerge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4" w:type="dxa"/>
            <w:vMerge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изменения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c учетом изменений</w:t>
            </w:r>
          </w:p>
        </w:tc>
      </w:tr>
      <w:tr w:rsidR="00330B49" w:rsidRPr="00091A58" w:rsidTr="00330B8F">
        <w:trPr>
          <w:trHeight w:val="60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30B49" w:rsidRPr="00091A58" w:rsidTr="00330B8F">
        <w:trPr>
          <w:trHeight w:val="52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>РАСХОДЫ всего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>18979,9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>1226216,5</w:t>
            </w:r>
          </w:p>
        </w:tc>
      </w:tr>
      <w:tr w:rsidR="00330B49" w:rsidRPr="00091A58" w:rsidTr="00330B8F">
        <w:trPr>
          <w:trHeight w:val="321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  в том числе: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B49" w:rsidRPr="00091A58" w:rsidTr="00330B8F">
        <w:trPr>
          <w:trHeight w:val="82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Администрация муниципального образования Выселковский район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>6624,1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>269078,4</w:t>
            </w:r>
          </w:p>
        </w:tc>
      </w:tr>
      <w:tr w:rsidR="00330B49" w:rsidRPr="00091A58" w:rsidTr="00330B8F">
        <w:trPr>
          <w:trHeight w:val="49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-1000,0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88497,1</w:t>
            </w:r>
          </w:p>
        </w:tc>
      </w:tr>
      <w:tr w:rsidR="00330B49" w:rsidRPr="00091A58" w:rsidTr="00330B8F">
        <w:trPr>
          <w:trHeight w:val="63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1806,4</w:t>
            </w:r>
          </w:p>
        </w:tc>
      </w:tr>
      <w:tr w:rsidR="00330B49" w:rsidRPr="00091A58" w:rsidTr="00330B8F">
        <w:trPr>
          <w:trHeight w:val="8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деятельности главы муниципального образования Выселковский район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1806,4</w:t>
            </w:r>
          </w:p>
        </w:tc>
      </w:tr>
      <w:tr w:rsidR="00330B49" w:rsidRPr="00091A58" w:rsidTr="00330B8F">
        <w:trPr>
          <w:trHeight w:val="52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1806,4</w:t>
            </w:r>
          </w:p>
        </w:tc>
      </w:tr>
      <w:tr w:rsidR="00330B49" w:rsidRPr="00091A58" w:rsidTr="00330B8F">
        <w:trPr>
          <w:trHeight w:val="53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50 1 00 00190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1806,4</w:t>
            </w:r>
          </w:p>
        </w:tc>
      </w:tr>
      <w:tr w:rsidR="00330B49" w:rsidRPr="00091A58" w:rsidTr="00330B8F">
        <w:trPr>
          <w:trHeight w:val="1412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50 1 00 00190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1806,4</w:t>
            </w:r>
          </w:p>
        </w:tc>
      </w:tr>
      <w:tr w:rsidR="00330B49" w:rsidRPr="00091A58" w:rsidTr="00330B8F">
        <w:trPr>
          <w:trHeight w:val="826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51361,3</w:t>
            </w:r>
          </w:p>
        </w:tc>
      </w:tr>
      <w:tr w:rsidR="00330B49" w:rsidRPr="00091A58" w:rsidTr="00330B8F">
        <w:trPr>
          <w:trHeight w:val="507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331,0</w:t>
            </w:r>
          </w:p>
        </w:tc>
      </w:tr>
      <w:tr w:rsidR="00330B49" w:rsidRPr="00091A58" w:rsidTr="00330B8F">
        <w:trPr>
          <w:trHeight w:val="387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331,0</w:t>
            </w:r>
          </w:p>
        </w:tc>
      </w:tr>
      <w:tr w:rsidR="00330B49" w:rsidRPr="00091A58" w:rsidTr="00330B8F">
        <w:trPr>
          <w:trHeight w:val="547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05 1 04 00000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331,0</w:t>
            </w:r>
          </w:p>
        </w:tc>
      </w:tr>
      <w:tr w:rsidR="00330B49" w:rsidRPr="00091A58" w:rsidTr="00330B8F">
        <w:trPr>
          <w:trHeight w:val="1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A58">
              <w:rPr>
                <w:rFonts w:ascii="Times New Roman" w:hAnsi="Times New Roman"/>
                <w:sz w:val="24"/>
                <w:szCs w:val="24"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91A58">
              <w:rPr>
                <w:rFonts w:ascii="Times New Roman" w:hAnsi="Times New Roman"/>
                <w:sz w:val="24"/>
                <w:szCs w:val="24"/>
              </w:rPr>
              <w:t>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05 1 04 62340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331,0</w:t>
            </w:r>
          </w:p>
        </w:tc>
      </w:tr>
      <w:tr w:rsidR="00330B49" w:rsidRPr="00091A58" w:rsidTr="00330B8F">
        <w:trPr>
          <w:trHeight w:val="1492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05 1 04 62340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331,0</w:t>
            </w:r>
          </w:p>
        </w:tc>
      </w:tr>
      <w:tr w:rsidR="00330B49" w:rsidRPr="00091A58" w:rsidTr="00330B8F">
        <w:trPr>
          <w:trHeight w:val="180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506,2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08 7 00 00000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506,2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Создание жилищных условий для населения района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08 7 01 00000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506,2</w:t>
            </w:r>
          </w:p>
        </w:tc>
      </w:tr>
      <w:tr w:rsidR="00330B49" w:rsidRPr="00091A58" w:rsidTr="00330B8F">
        <w:trPr>
          <w:trHeight w:val="128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 по ведению учета граждан отдельных категорий в качестве нуждающихся в жилых помещениях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506,2</w:t>
            </w:r>
          </w:p>
        </w:tc>
      </w:tr>
      <w:tr w:rsidR="00330B49" w:rsidRPr="00091A58" w:rsidTr="00330B8F">
        <w:trPr>
          <w:trHeight w:val="1332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485,0</w:t>
            </w:r>
          </w:p>
        </w:tc>
      </w:tr>
      <w:tr w:rsidR="00330B49" w:rsidRPr="00091A58" w:rsidTr="00330B8F">
        <w:trPr>
          <w:trHeight w:val="1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</w:tr>
      <w:tr w:rsidR="00330B49" w:rsidRPr="00091A58" w:rsidTr="00330B8F">
        <w:trPr>
          <w:trHeight w:val="71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11 0 00 0 0000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3277,4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3277,4</w:t>
            </w:r>
          </w:p>
        </w:tc>
      </w:tr>
      <w:tr w:rsidR="00330B49" w:rsidRPr="00091A58" w:rsidTr="00330B8F">
        <w:trPr>
          <w:trHeight w:val="21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11 1 04 00000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3277,4</w:t>
            </w:r>
          </w:p>
        </w:tc>
      </w:tr>
      <w:tr w:rsidR="00330B49" w:rsidRPr="00091A58" w:rsidTr="00330B8F">
        <w:trPr>
          <w:trHeight w:val="45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11 1 04  60880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2771,0</w:t>
            </w:r>
          </w:p>
        </w:tc>
      </w:tr>
      <w:tr w:rsidR="00330B49" w:rsidRPr="00091A58" w:rsidTr="00330B8F">
        <w:trPr>
          <w:trHeight w:val="1046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11 1 04  60880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2550,0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11 1 04  60880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221,0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506,4</w:t>
            </w:r>
          </w:p>
        </w:tc>
      </w:tr>
      <w:tr w:rsidR="00330B49" w:rsidRPr="00091A58" w:rsidTr="00330B8F">
        <w:trPr>
          <w:trHeight w:val="55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485,0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</w:tr>
      <w:tr w:rsidR="00330B49" w:rsidRPr="00091A58" w:rsidTr="00330B8F">
        <w:trPr>
          <w:trHeight w:val="61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1010,6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1010,6</w:t>
            </w:r>
          </w:p>
        </w:tc>
      </w:tr>
      <w:tr w:rsidR="00330B49" w:rsidRPr="00091A58" w:rsidTr="00330B8F">
        <w:trPr>
          <w:trHeight w:val="9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13 1 01 00000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1010,6</w:t>
            </w:r>
          </w:p>
        </w:tc>
      </w:tr>
      <w:tr w:rsidR="00330B49" w:rsidRPr="00091A58" w:rsidTr="00330B8F">
        <w:trPr>
          <w:trHeight w:val="41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1010,6</w:t>
            </w:r>
          </w:p>
        </w:tc>
      </w:tr>
      <w:tr w:rsidR="00330B49" w:rsidRPr="00091A58" w:rsidTr="00330B8F">
        <w:trPr>
          <w:trHeight w:val="1277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970,0</w:t>
            </w:r>
          </w:p>
        </w:tc>
      </w:tr>
      <w:tr w:rsidR="00330B49" w:rsidRPr="00091A58" w:rsidTr="00330B8F">
        <w:trPr>
          <w:trHeight w:val="347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-50,0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330B49" w:rsidRPr="00091A58" w:rsidTr="00330B8F">
        <w:trPr>
          <w:trHeight w:val="1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426,0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4034,0</w:t>
            </w:r>
          </w:p>
        </w:tc>
      </w:tr>
      <w:tr w:rsidR="00330B49" w:rsidRPr="00091A58" w:rsidTr="00330B8F">
        <w:trPr>
          <w:trHeight w:val="182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426,0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4034,0</w:t>
            </w:r>
          </w:p>
        </w:tc>
      </w:tr>
      <w:tr w:rsidR="00330B49" w:rsidRPr="00091A58" w:rsidTr="00330B8F">
        <w:trPr>
          <w:trHeight w:val="1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14 1 01 00000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426,0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4034,0</w:t>
            </w:r>
          </w:p>
        </w:tc>
      </w:tr>
      <w:tr w:rsidR="00330B49" w:rsidRPr="00091A58" w:rsidTr="00330B8F">
        <w:trPr>
          <w:trHeight w:val="1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14 1 01 00190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426,0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4034,0</w:t>
            </w:r>
          </w:p>
        </w:tc>
      </w:tr>
      <w:tr w:rsidR="00330B49" w:rsidRPr="00091A58" w:rsidTr="00330B8F">
        <w:trPr>
          <w:trHeight w:val="51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14 1 01 00190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426,0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3946,0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14 1 01 00190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86,5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14 1 01 00190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330B49" w:rsidRPr="00091A58" w:rsidTr="00330B8F">
        <w:trPr>
          <w:trHeight w:val="21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-426,0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42202,1</w:t>
            </w:r>
          </w:p>
        </w:tc>
      </w:tr>
      <w:tr w:rsidR="00330B49" w:rsidRPr="00091A58" w:rsidTr="00330B8F">
        <w:trPr>
          <w:trHeight w:val="63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-426,0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42202,1</w:t>
            </w:r>
          </w:p>
        </w:tc>
      </w:tr>
      <w:tr w:rsidR="00330B49" w:rsidRPr="00091A58" w:rsidTr="00330B8F">
        <w:trPr>
          <w:trHeight w:val="367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-426,0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40671,5</w:t>
            </w:r>
          </w:p>
        </w:tc>
      </w:tr>
      <w:tr w:rsidR="00330B49" w:rsidRPr="00091A58" w:rsidTr="00330B8F">
        <w:trPr>
          <w:trHeight w:val="1217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-426,0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39335,0</w:t>
            </w:r>
          </w:p>
        </w:tc>
      </w:tr>
      <w:tr w:rsidR="00330B49" w:rsidRPr="00091A58" w:rsidTr="00330B8F">
        <w:trPr>
          <w:trHeight w:val="27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1136,5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330B49" w:rsidRPr="00091A58" w:rsidTr="00330B8F">
        <w:trPr>
          <w:trHeight w:val="1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а результате чрезвычайных ситуаций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51 1 00 60070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</w:tr>
      <w:tr w:rsidR="00330B49" w:rsidRPr="00091A58" w:rsidTr="00330B8F">
        <w:trPr>
          <w:trHeight w:val="87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51 1 00 60070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</w:tr>
      <w:tr w:rsidR="00330B49" w:rsidRPr="00091A58" w:rsidTr="00330B8F">
        <w:trPr>
          <w:trHeight w:val="287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1404,6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1303,7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100,9</w:t>
            </w:r>
          </w:p>
        </w:tc>
      </w:tr>
      <w:tr w:rsidR="00330B49" w:rsidRPr="00091A58" w:rsidTr="00330B8F">
        <w:trPr>
          <w:trHeight w:val="35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51 1 00 62600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</w:tr>
      <w:tr w:rsidR="00330B49" w:rsidRPr="00091A58" w:rsidTr="00330B8F">
        <w:trPr>
          <w:trHeight w:val="107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51 1 00 62600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330B49" w:rsidRPr="00091A58" w:rsidTr="00330B8F">
        <w:trPr>
          <w:trHeight w:val="19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51 2 00 00000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51 2 00 10490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51 2 00 10490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-1000,0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33329,4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"Обеспечение безопасности населения"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211,0</w:t>
            </w:r>
          </w:p>
        </w:tc>
      </w:tr>
      <w:tr w:rsidR="00330B49" w:rsidRPr="00091A58" w:rsidTr="00330B8F">
        <w:trPr>
          <w:trHeight w:val="41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Укрепление правопорядка, профилактика правонарушений, усиление борьбы с преступностью и противодействие коррупции в муниципальном образовании Выселковский район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07 2 00 00000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информационных материалов по вопросам охраны общественного порядка 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07 2 01 00000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07 2 01 10050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07 2 01 10050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Гармонизация межнациональных отношений и укрепление единства российской нации в муниципальном образовании Выселковский район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07 3 00 00000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330B49" w:rsidRPr="00091A58" w:rsidTr="00330B8F">
        <w:trPr>
          <w:trHeight w:val="43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Сохранение стабильной общественно-политической обстановки на территории муниципального образования Выселковский район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07 3 01 00000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07 3 01 10260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330B49" w:rsidRPr="00091A58" w:rsidTr="00330B8F">
        <w:trPr>
          <w:trHeight w:val="11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07 3 01 10260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Развитие и поддержка Выселковского районного казачьего общества 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07 4 00 00000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</w:tr>
      <w:tr w:rsidR="00330B49" w:rsidRPr="00091A58" w:rsidTr="00330B8F">
        <w:trPr>
          <w:trHeight w:val="14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Реализация государственной политики в отношении казачества в Выселковском районе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07 4 01 00000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и поддержка Выселковского районного казачьего общества"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07 4 01 10270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07 4 01 10270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</w:tr>
      <w:tr w:rsidR="00330B49" w:rsidRPr="00091A58" w:rsidTr="00330B8F">
        <w:trPr>
          <w:trHeight w:val="13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-1200,0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330B49" w:rsidRPr="00091A58" w:rsidTr="00330B8F">
        <w:trPr>
          <w:trHeight w:val="9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09 2 00 00000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-1200,0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09 2 01 00000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-1200,0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09 2 01 10060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-1200,0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09 2 01 10060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-1200,0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11615,0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11615,0</w:t>
            </w:r>
          </w:p>
        </w:tc>
      </w:tr>
      <w:tr w:rsidR="00330B49" w:rsidRPr="00091A58" w:rsidTr="00330B8F">
        <w:trPr>
          <w:trHeight w:val="632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12 1 01 00000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330B49" w:rsidRPr="00091A58" w:rsidTr="00330B8F">
        <w:trPr>
          <w:trHeight w:val="39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12 1 01 10380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12 1 01 10380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330B49" w:rsidRPr="00091A58" w:rsidTr="00330B8F">
        <w:trPr>
          <w:trHeight w:val="347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Использование информационных и коммуникационных технологий в муниципальном образовании Выселковский район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12 1 02 00000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10450,0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12 1 02 00590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10400,0</w:t>
            </w:r>
          </w:p>
        </w:tc>
      </w:tr>
      <w:tr w:rsidR="00330B49" w:rsidRPr="00091A58" w:rsidTr="00330B8F">
        <w:trPr>
          <w:trHeight w:val="35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12 1 02 00590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7490,0</w:t>
            </w:r>
          </w:p>
        </w:tc>
      </w:tr>
      <w:tr w:rsidR="00330B49" w:rsidRPr="00091A58" w:rsidTr="00330B8F">
        <w:trPr>
          <w:trHeight w:val="1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12 1 02 00590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2892,0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12 1 02 00590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</w:tr>
      <w:tr w:rsidR="00330B49" w:rsidRPr="00091A58" w:rsidTr="00330B8F">
        <w:trPr>
          <w:trHeight w:val="49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12 1 02 10390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12 1 02 10390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12 1 03 00000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1155,0</w:t>
            </w:r>
          </w:p>
        </w:tc>
      </w:tr>
      <w:tr w:rsidR="00330B49" w:rsidRPr="00091A58" w:rsidTr="00330B8F">
        <w:trPr>
          <w:trHeight w:val="387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12 1 03 10150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1155,0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12 1 03 10150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1155,0</w:t>
            </w:r>
          </w:p>
        </w:tc>
      </w:tr>
      <w:tr w:rsidR="00330B49" w:rsidRPr="00091A58" w:rsidTr="00330B8F">
        <w:trPr>
          <w:trHeight w:val="31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20603,4</w:t>
            </w:r>
          </w:p>
        </w:tc>
      </w:tr>
      <w:tr w:rsidR="00330B49" w:rsidRPr="00091A58" w:rsidTr="00330B8F">
        <w:trPr>
          <w:trHeight w:val="19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Мероприятия в рамках управления имуществом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51 3 00 00000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1383,0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51 3 00 10010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1383,0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51 3 00 10010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1383,0</w:t>
            </w:r>
          </w:p>
        </w:tc>
      </w:tr>
      <w:tr w:rsidR="00330B49" w:rsidRPr="00091A58" w:rsidTr="00330B8F">
        <w:trPr>
          <w:trHeight w:val="15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51 4 00 00000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227,7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227,7</w:t>
            </w:r>
          </w:p>
        </w:tc>
      </w:tr>
      <w:tr w:rsidR="00330B49" w:rsidRPr="00091A58" w:rsidTr="00330B8F">
        <w:trPr>
          <w:trHeight w:val="11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222,7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51 5 00 00000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17172,3</w:t>
            </w:r>
          </w:p>
        </w:tc>
      </w:tr>
      <w:tr w:rsidR="00330B49" w:rsidRPr="00091A58" w:rsidTr="00330B8F">
        <w:trPr>
          <w:trHeight w:val="126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17172,3</w:t>
            </w:r>
          </w:p>
        </w:tc>
      </w:tr>
      <w:tr w:rsidR="00330B49" w:rsidRPr="00091A58" w:rsidTr="00330B8F">
        <w:trPr>
          <w:trHeight w:val="108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-0,3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9043,5</w:t>
            </w:r>
          </w:p>
        </w:tc>
      </w:tr>
      <w:tr w:rsidR="00330B49" w:rsidRPr="00091A58" w:rsidTr="00330B8F">
        <w:trPr>
          <w:trHeight w:val="31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7598,3</w:t>
            </w:r>
          </w:p>
        </w:tc>
      </w:tr>
      <w:tr w:rsidR="00330B49" w:rsidRPr="00091A58" w:rsidTr="00330B8F">
        <w:trPr>
          <w:trHeight w:val="20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30,5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Муниципальный архив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51 6 00 00000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1820,4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1820,4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1467,7</w:t>
            </w:r>
          </w:p>
        </w:tc>
      </w:tr>
      <w:tr w:rsidR="00330B49" w:rsidRPr="00091A58" w:rsidTr="00330B8F">
        <w:trPr>
          <w:trHeight w:val="23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337,7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330B49" w:rsidRPr="00091A58" w:rsidTr="00330B8F">
        <w:trPr>
          <w:trHeight w:val="19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330B49" w:rsidRPr="00091A58" w:rsidTr="00330B8F">
        <w:trPr>
          <w:trHeight w:val="68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99 0 00 00000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330B49" w:rsidRPr="00091A58" w:rsidTr="00330B8F">
        <w:trPr>
          <w:trHeight w:val="56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330B49" w:rsidRPr="00091A58" w:rsidTr="00330B8F">
        <w:trPr>
          <w:trHeight w:val="54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99 1 00 10030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330B49" w:rsidRPr="00091A58" w:rsidTr="00330B8F">
        <w:trPr>
          <w:trHeight w:val="34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99 1 00 10030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330B49" w:rsidRPr="00091A58" w:rsidTr="00330B8F">
        <w:trPr>
          <w:trHeight w:val="226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-303,0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6620,0</w:t>
            </w:r>
          </w:p>
        </w:tc>
      </w:tr>
      <w:tr w:rsidR="00330B49" w:rsidRPr="00091A58" w:rsidTr="00330B8F">
        <w:trPr>
          <w:trHeight w:val="206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и стихийных бедствий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-303,0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6620,0</w:t>
            </w:r>
          </w:p>
        </w:tc>
      </w:tr>
      <w:tr w:rsidR="00330B49" w:rsidRPr="00091A58" w:rsidTr="00330B8F">
        <w:trPr>
          <w:trHeight w:val="80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-303,0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6620,0</w:t>
            </w:r>
          </w:p>
        </w:tc>
      </w:tr>
      <w:tr w:rsidR="00330B49" w:rsidRPr="00091A58" w:rsidTr="00330B8F">
        <w:trPr>
          <w:trHeight w:val="53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Мероприятия по предупреждению и ликвидации чрезвычайных ситуаций, стихийных бедствий и их последствий, профилактика терроризма и экстремизма в Выселковском районе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-303,0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6620,0</w:t>
            </w:r>
          </w:p>
        </w:tc>
      </w:tr>
      <w:tr w:rsidR="00330B49" w:rsidRPr="00091A58" w:rsidTr="00330B8F">
        <w:trPr>
          <w:trHeight w:val="35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07 1 01 00000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6414,0</w:t>
            </w:r>
          </w:p>
        </w:tc>
      </w:tr>
      <w:tr w:rsidR="00330B49" w:rsidRPr="00091A58" w:rsidTr="00330B8F">
        <w:trPr>
          <w:trHeight w:val="71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6264,0</w:t>
            </w:r>
          </w:p>
        </w:tc>
      </w:tr>
      <w:tr w:rsidR="00330B49" w:rsidRPr="00091A58" w:rsidTr="00330B8F">
        <w:trPr>
          <w:trHeight w:val="130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251,0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5866,0</w:t>
            </w:r>
          </w:p>
        </w:tc>
      </w:tr>
      <w:tr w:rsidR="00330B49" w:rsidRPr="00091A58" w:rsidTr="00330B8F">
        <w:trPr>
          <w:trHeight w:val="54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-100,0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377,0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-1,0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</w:tr>
      <w:tr w:rsidR="00330B49" w:rsidRPr="00091A58" w:rsidTr="00330B8F">
        <w:trPr>
          <w:trHeight w:val="13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07 1 01 10040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330B49" w:rsidRPr="00091A58" w:rsidTr="00330B8F">
        <w:trPr>
          <w:trHeight w:val="56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07 1 01 10040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330B49" w:rsidRPr="00091A58" w:rsidTr="00330B8F">
        <w:trPr>
          <w:trHeight w:val="256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07 1 02 00000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-53,0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07 1 02 10040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-53,0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</w:tr>
      <w:tr w:rsidR="00330B49" w:rsidRPr="00091A58" w:rsidTr="00330B8F">
        <w:trPr>
          <w:trHeight w:val="67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07 1 02 10040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-53,0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</w:tr>
      <w:tr w:rsidR="00330B49" w:rsidRPr="00091A58" w:rsidTr="00330B8F">
        <w:trPr>
          <w:trHeight w:val="37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Мероприятия по развитию аппаратно-програмного комплекса "Безопасный город"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07 1 03 00000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-400,0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30B49" w:rsidRPr="00091A58" w:rsidTr="00330B8F">
        <w:trPr>
          <w:trHeight w:val="17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07 1 03 10040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-400,0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30B49" w:rsidRPr="00091A58" w:rsidTr="00330B8F">
        <w:trPr>
          <w:trHeight w:val="601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07 1 03 10040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-400,0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30B49" w:rsidRPr="00091A58" w:rsidTr="00330B8F">
        <w:trPr>
          <w:trHeight w:val="13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1339,7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15123,8</w:t>
            </w:r>
          </w:p>
        </w:tc>
      </w:tr>
      <w:tr w:rsidR="00330B49" w:rsidRPr="00091A58" w:rsidTr="00330B8F">
        <w:trPr>
          <w:trHeight w:val="55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1039,7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9918,3</w:t>
            </w:r>
          </w:p>
        </w:tc>
      </w:tr>
      <w:tr w:rsidR="00330B49" w:rsidRPr="00091A58" w:rsidTr="00330B8F">
        <w:trPr>
          <w:trHeight w:val="1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1039,7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9918,3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1039,7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9918,3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13 1 01 00000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1039,7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9907,0</w:t>
            </w:r>
          </w:p>
        </w:tc>
      </w:tr>
      <w:tr w:rsidR="00330B49" w:rsidRPr="00091A58" w:rsidTr="00330B8F">
        <w:trPr>
          <w:trHeight w:val="87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13 1 01  60090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1039,7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9907,0</w:t>
            </w:r>
          </w:p>
        </w:tc>
      </w:tr>
      <w:tr w:rsidR="00330B49" w:rsidRPr="00091A58" w:rsidTr="00330B8F">
        <w:trPr>
          <w:trHeight w:val="262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13 1 01  60090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1039,7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9907,0</w:t>
            </w:r>
          </w:p>
        </w:tc>
      </w:tr>
      <w:tr w:rsidR="00330B49" w:rsidRPr="00091A58" w:rsidTr="00330B8F">
        <w:trPr>
          <w:trHeight w:val="161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13 1 02 00000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330B49" w:rsidRPr="00091A58" w:rsidTr="00330B8F">
        <w:trPr>
          <w:trHeight w:val="1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13 1 02  61650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330B49" w:rsidRPr="00091A58" w:rsidTr="00330B8F">
        <w:trPr>
          <w:trHeight w:val="53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13 1 02  61650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482,5</w:t>
            </w:r>
          </w:p>
        </w:tc>
      </w:tr>
      <w:tr w:rsidR="00330B49" w:rsidRPr="00091A58" w:rsidTr="00330B8F">
        <w:trPr>
          <w:trHeight w:val="1212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482,5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08 3 00 00000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482,5</w:t>
            </w:r>
          </w:p>
        </w:tc>
      </w:tr>
      <w:tr w:rsidR="00330B49" w:rsidRPr="00091A58" w:rsidTr="00330B8F">
        <w:trPr>
          <w:trHeight w:val="148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08 3 01 00000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482,5</w:t>
            </w:r>
          </w:p>
        </w:tc>
      </w:tr>
      <w:tr w:rsidR="00330B49" w:rsidRPr="00091A58" w:rsidTr="00330B8F">
        <w:trPr>
          <w:trHeight w:val="10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08 3 01 10190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482,5</w:t>
            </w:r>
          </w:p>
        </w:tc>
      </w:tr>
      <w:tr w:rsidR="00330B49" w:rsidRPr="00091A58" w:rsidTr="00330B8F">
        <w:trPr>
          <w:trHeight w:val="26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08 3 01 10190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482,5</w:t>
            </w:r>
          </w:p>
        </w:tc>
      </w:tr>
      <w:tr w:rsidR="00330B49" w:rsidRPr="00091A58" w:rsidTr="00330B8F">
        <w:trPr>
          <w:trHeight w:val="13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4723,0</w:t>
            </w:r>
          </w:p>
        </w:tc>
      </w:tr>
      <w:tr w:rsidR="00330B49" w:rsidRPr="00091A58" w:rsidTr="00330B8F">
        <w:trPr>
          <w:trHeight w:val="1018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</w:tr>
      <w:tr w:rsidR="00330B49" w:rsidRPr="00091A58" w:rsidTr="00330B8F">
        <w:trPr>
          <w:trHeight w:val="25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08 7 00 00000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</w:tr>
      <w:tr w:rsidR="00330B49" w:rsidRPr="00091A58" w:rsidTr="00330B8F">
        <w:trPr>
          <w:trHeight w:val="35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Создание жилищных условий для населения района, территориальное планирование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08 7 01 00000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</w:tr>
      <w:tr w:rsidR="00330B49" w:rsidRPr="00091A58" w:rsidTr="00330B8F">
        <w:trPr>
          <w:trHeight w:val="1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Мероприятия по разработке документов территориального планирования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08 7 01 10510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</w:tr>
      <w:tr w:rsidR="00330B49" w:rsidRPr="00091A58" w:rsidTr="00330B8F">
        <w:trPr>
          <w:trHeight w:val="25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08 7 01 10510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</w:tr>
      <w:tr w:rsidR="00330B49" w:rsidRPr="00091A58" w:rsidTr="00330B8F">
        <w:trPr>
          <w:trHeight w:val="49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330B49" w:rsidRPr="00091A58" w:rsidTr="00330B8F">
        <w:trPr>
          <w:trHeight w:val="45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поддержка малого и среднего предпринимательства в муниципальном образовании Выселковский район на 2015-2018 годы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330B49" w:rsidRPr="00091A58" w:rsidTr="00330B8F">
        <w:trPr>
          <w:trHeight w:val="21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09 1 01 00000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09 1 01 10080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09 1 01 10080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330B49" w:rsidRPr="00091A58" w:rsidTr="00330B8F">
        <w:trPr>
          <w:trHeight w:val="1038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3323,0</w:t>
            </w:r>
          </w:p>
        </w:tc>
      </w:tr>
      <w:tr w:rsidR="00330B49" w:rsidRPr="00091A58" w:rsidTr="00330B8F">
        <w:trPr>
          <w:trHeight w:val="9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3323,0</w:t>
            </w:r>
          </w:p>
        </w:tc>
      </w:tr>
      <w:tr w:rsidR="00330B49" w:rsidRPr="00091A58" w:rsidTr="00330B8F">
        <w:trPr>
          <w:trHeight w:val="87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14 1 02 00000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3323,0</w:t>
            </w:r>
          </w:p>
        </w:tc>
      </w:tr>
      <w:tr w:rsidR="00330B49" w:rsidRPr="00091A58" w:rsidTr="00330B8F">
        <w:trPr>
          <w:trHeight w:val="35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14 1 02 10070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3323,0</w:t>
            </w:r>
          </w:p>
        </w:tc>
      </w:tr>
      <w:tr w:rsidR="00330B49" w:rsidRPr="00091A58" w:rsidTr="00330B8F">
        <w:trPr>
          <w:trHeight w:val="71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14 1 02 10070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3323,0</w:t>
            </w:r>
          </w:p>
        </w:tc>
      </w:tr>
      <w:tr w:rsidR="00330B49" w:rsidRPr="00091A58" w:rsidTr="00330B8F">
        <w:trPr>
          <w:trHeight w:val="23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14375,4</w:t>
            </w:r>
          </w:p>
        </w:tc>
      </w:tr>
      <w:tr w:rsidR="00330B49" w:rsidRPr="00091A58" w:rsidTr="00330B8F">
        <w:trPr>
          <w:trHeight w:val="13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12075,4</w:t>
            </w:r>
          </w:p>
        </w:tc>
      </w:tr>
      <w:tr w:rsidR="00330B49" w:rsidRPr="00091A58" w:rsidTr="00330B8F">
        <w:trPr>
          <w:trHeight w:val="546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10711,8</w:t>
            </w:r>
          </w:p>
        </w:tc>
      </w:tr>
      <w:tr w:rsidR="00330B49" w:rsidRPr="00091A58" w:rsidTr="00330B8F">
        <w:trPr>
          <w:trHeight w:val="9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10711,8</w:t>
            </w:r>
          </w:p>
        </w:tc>
      </w:tr>
      <w:tr w:rsidR="00330B49" w:rsidRPr="00091A58" w:rsidTr="00330B8F">
        <w:trPr>
          <w:trHeight w:val="22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05 1 04 00000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10711,8</w:t>
            </w:r>
          </w:p>
        </w:tc>
      </w:tr>
      <w:tr w:rsidR="00330B49" w:rsidRPr="00091A58" w:rsidTr="00330B8F">
        <w:trPr>
          <w:trHeight w:val="47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жилых помещени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091A58">
              <w:rPr>
                <w:rFonts w:ascii="Times New Roman" w:hAnsi="Times New Roman"/>
                <w:sz w:val="24"/>
                <w:szCs w:val="24"/>
              </w:rPr>
              <w:t xml:space="preserve"> детям-сиротам и детям, оставшимся без попечения родителей, лицам из их числа по договорам найма специализированных жилых помещений (краевой бюджет)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04 R0820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10711,8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04 R0820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10711,8</w:t>
            </w:r>
          </w:p>
        </w:tc>
      </w:tr>
      <w:tr w:rsidR="00330B49" w:rsidRPr="00091A58" w:rsidTr="00330B8F">
        <w:trPr>
          <w:trHeight w:val="1318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1363,6</w:t>
            </w:r>
          </w:p>
        </w:tc>
      </w:tr>
      <w:tr w:rsidR="00330B49" w:rsidRPr="00091A58" w:rsidTr="00330B8F">
        <w:trPr>
          <w:trHeight w:val="36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1363,6</w:t>
            </w:r>
          </w:p>
        </w:tc>
      </w:tr>
      <w:tr w:rsidR="00330B49" w:rsidRPr="00091A58" w:rsidTr="00330B8F">
        <w:trPr>
          <w:trHeight w:val="33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08 1 02 00000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1363,6</w:t>
            </w:r>
          </w:p>
        </w:tc>
      </w:tr>
      <w:tr w:rsidR="00330B49" w:rsidRPr="00091A58" w:rsidTr="00330B8F">
        <w:trPr>
          <w:trHeight w:val="14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08 1 02 10330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1363,6</w:t>
            </w:r>
          </w:p>
        </w:tc>
      </w:tr>
      <w:tr w:rsidR="00330B49" w:rsidRPr="00091A58" w:rsidTr="00330B8F">
        <w:trPr>
          <w:trHeight w:val="1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08 1 02 10330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1363,6</w:t>
            </w:r>
          </w:p>
        </w:tc>
      </w:tr>
      <w:tr w:rsidR="00330B49" w:rsidRPr="00091A58" w:rsidTr="00330B8F">
        <w:trPr>
          <w:trHeight w:val="43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330B49" w:rsidRPr="00091A58" w:rsidTr="00330B8F">
        <w:trPr>
          <w:trHeight w:val="134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330B49" w:rsidRPr="00091A58" w:rsidTr="00330B8F">
        <w:trPr>
          <w:trHeight w:val="38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08 5 00 00000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330B49" w:rsidRPr="00091A58" w:rsidTr="00330B8F">
        <w:trPr>
          <w:trHeight w:val="28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08 5 01 00000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08 5 01 10140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330B49" w:rsidRPr="00091A58" w:rsidTr="00330B8F">
        <w:trPr>
          <w:trHeight w:val="406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08 5 01 10140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330B49" w:rsidRPr="00091A58" w:rsidTr="00330B8F">
        <w:trPr>
          <w:trHeight w:val="10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-2989,6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14163,2</w:t>
            </w:r>
          </w:p>
        </w:tc>
      </w:tr>
      <w:tr w:rsidR="00330B49" w:rsidRPr="00091A58" w:rsidTr="00330B8F">
        <w:trPr>
          <w:trHeight w:val="186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1554,0</w:t>
            </w:r>
          </w:p>
        </w:tc>
      </w:tr>
      <w:tr w:rsidR="00330B49" w:rsidRPr="00091A58" w:rsidTr="00330B8F">
        <w:trPr>
          <w:trHeight w:val="44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1554,0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1554,0</w:t>
            </w:r>
          </w:p>
        </w:tc>
      </w:tr>
      <w:tr w:rsidR="00330B49" w:rsidRPr="00091A58" w:rsidTr="00330B8F">
        <w:trPr>
          <w:trHeight w:val="3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1554,0</w:t>
            </w:r>
          </w:p>
        </w:tc>
      </w:tr>
      <w:tr w:rsidR="00330B49" w:rsidRPr="00091A58" w:rsidTr="00330B8F">
        <w:trPr>
          <w:trHeight w:val="43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01 1 01 00590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1554,0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01 1 01 00590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1554,0</w:t>
            </w:r>
          </w:p>
        </w:tc>
      </w:tr>
      <w:tr w:rsidR="00330B49" w:rsidRPr="00091A58" w:rsidTr="00330B8F">
        <w:trPr>
          <w:trHeight w:val="1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-519,6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6027,6</w:t>
            </w:r>
          </w:p>
        </w:tc>
      </w:tr>
      <w:tr w:rsidR="00330B49" w:rsidRPr="00091A58" w:rsidTr="00330B8F">
        <w:trPr>
          <w:trHeight w:val="53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-519,6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3027,6</w:t>
            </w:r>
          </w:p>
        </w:tc>
      </w:tr>
      <w:tr w:rsidR="00330B49" w:rsidRPr="00091A58" w:rsidTr="00330B8F">
        <w:trPr>
          <w:trHeight w:val="23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-519,6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3027,6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Развитие общеобразовательных учреждений 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01 1 02 00000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-519,6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3027,6</w:t>
            </w:r>
          </w:p>
        </w:tc>
      </w:tr>
      <w:tr w:rsidR="00330B49" w:rsidRPr="00091A58" w:rsidTr="00330B8F">
        <w:trPr>
          <w:trHeight w:val="11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Софинансирование мероприятий краевой  программы "Развитие образования"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02 L0970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1064,2</w:t>
            </w:r>
          </w:p>
        </w:tc>
      </w:tr>
      <w:tr w:rsidR="00330B49" w:rsidRPr="00091A58" w:rsidTr="00330B8F">
        <w:trPr>
          <w:trHeight w:val="45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02 L0970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1064,2</w:t>
            </w:r>
          </w:p>
        </w:tc>
      </w:tr>
      <w:tr w:rsidR="00330B49" w:rsidRPr="00091A58" w:rsidTr="00330B8F">
        <w:trPr>
          <w:trHeight w:val="858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Создание в общеобразовательных организациях, расположенных в сельской местности условий для занятий физической культуры и спортом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02 R0970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-519,6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1963,4</w:t>
            </w:r>
          </w:p>
        </w:tc>
      </w:tr>
      <w:tr w:rsidR="00330B49" w:rsidRPr="00091A58" w:rsidTr="00330B8F">
        <w:trPr>
          <w:trHeight w:val="45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02 R0970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-519,6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1963,4</w:t>
            </w:r>
          </w:p>
        </w:tc>
      </w:tr>
      <w:tr w:rsidR="00330B49" w:rsidRPr="00091A58" w:rsidTr="00330B8F">
        <w:trPr>
          <w:trHeight w:val="1237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</w:tr>
      <w:tr w:rsidR="00330B49" w:rsidRPr="00091A58" w:rsidTr="00330B8F">
        <w:trPr>
          <w:trHeight w:val="11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</w:tr>
      <w:tr w:rsidR="00330B49" w:rsidRPr="00091A58" w:rsidTr="00330B8F">
        <w:trPr>
          <w:trHeight w:val="9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Развитие сети и инфраструктуры образовательных организаций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08 1 01 00000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</w:tr>
      <w:tr w:rsidR="00330B49" w:rsidRPr="00091A58" w:rsidTr="00330B8F">
        <w:trPr>
          <w:trHeight w:val="43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Строительство объекта "Общеобразовательная школа на 550 мест"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08 1 01 10370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</w:tr>
      <w:tr w:rsidR="00330B49" w:rsidRPr="00091A58" w:rsidTr="00330B8F">
        <w:trPr>
          <w:trHeight w:val="53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08 1 01 10370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</w:tr>
      <w:tr w:rsidR="00330B49" w:rsidRPr="00091A58" w:rsidTr="00330B8F">
        <w:trPr>
          <w:trHeight w:val="35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-2570,0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2836,5</w:t>
            </w:r>
          </w:p>
        </w:tc>
      </w:tr>
      <w:tr w:rsidR="00330B49" w:rsidRPr="00091A58" w:rsidTr="00330B8F">
        <w:trPr>
          <w:trHeight w:val="71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-2570,0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1154,2</w:t>
            </w:r>
          </w:p>
        </w:tc>
      </w:tr>
      <w:tr w:rsidR="00330B49" w:rsidRPr="00091A58" w:rsidTr="00330B8F">
        <w:trPr>
          <w:trHeight w:val="411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-2570,0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1154,2</w:t>
            </w:r>
          </w:p>
        </w:tc>
      </w:tr>
      <w:tr w:rsidR="00330B49" w:rsidRPr="00091A58" w:rsidTr="00330B8F">
        <w:trPr>
          <w:trHeight w:val="3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Развитие учреждений дополнительного образования 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01 1 03 00000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-2570,0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1154,2</w:t>
            </w:r>
          </w:p>
        </w:tc>
      </w:tr>
      <w:tr w:rsidR="00330B49" w:rsidRPr="00091A58" w:rsidTr="00330B8F">
        <w:trPr>
          <w:trHeight w:val="37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01 1 03 00590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-2570,0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1154,2</w:t>
            </w:r>
          </w:p>
        </w:tc>
      </w:tr>
      <w:tr w:rsidR="00330B49" w:rsidRPr="00091A58" w:rsidTr="00330B8F">
        <w:trPr>
          <w:trHeight w:val="60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01 1 03 00590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-2570,0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1154,2</w:t>
            </w:r>
          </w:p>
        </w:tc>
      </w:tr>
      <w:tr w:rsidR="00330B49" w:rsidRPr="00091A58" w:rsidTr="00330B8F">
        <w:trPr>
          <w:trHeight w:val="48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1682,3</w:t>
            </w:r>
          </w:p>
        </w:tc>
      </w:tr>
      <w:tr w:rsidR="00330B49" w:rsidRPr="00091A58" w:rsidTr="00330B8F">
        <w:trPr>
          <w:trHeight w:val="276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1682,3</w:t>
            </w:r>
          </w:p>
        </w:tc>
      </w:tr>
      <w:tr w:rsidR="00330B49" w:rsidRPr="00091A58" w:rsidTr="00330B8F">
        <w:trPr>
          <w:trHeight w:val="61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1682,3</w:t>
            </w:r>
          </w:p>
        </w:tc>
      </w:tr>
      <w:tr w:rsidR="00330B49" w:rsidRPr="00091A58" w:rsidTr="00330B8F">
        <w:trPr>
          <w:trHeight w:val="576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базы, технического оснащения муниципальных учреждений культуры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03 1 01 60640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1261,7</w:t>
            </w:r>
          </w:p>
        </w:tc>
      </w:tr>
      <w:tr w:rsidR="00330B49" w:rsidRPr="00091A58" w:rsidTr="00330B8F">
        <w:trPr>
          <w:trHeight w:val="45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03 1 01 60640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1261,7</w:t>
            </w:r>
          </w:p>
        </w:tc>
      </w:tr>
      <w:tr w:rsidR="00330B49" w:rsidRPr="00091A58" w:rsidTr="00330B8F">
        <w:trPr>
          <w:trHeight w:val="1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Cофинансирование мероприятий по укреплению материально-технической базы, техническому оснащению муниципальных учреждений культуры в области образования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S0640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420,6</w:t>
            </w:r>
          </w:p>
        </w:tc>
      </w:tr>
      <w:tr w:rsidR="00330B49" w:rsidRPr="00091A58" w:rsidTr="00330B8F">
        <w:trPr>
          <w:trHeight w:val="1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S0640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420,6</w:t>
            </w:r>
          </w:p>
        </w:tc>
      </w:tr>
      <w:tr w:rsidR="00330B49" w:rsidRPr="00091A58" w:rsidTr="00330B8F">
        <w:trPr>
          <w:trHeight w:val="23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Профессиональная подготовка,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A58">
              <w:rPr>
                <w:rFonts w:ascii="Times New Roman" w:hAnsi="Times New Roman"/>
                <w:sz w:val="24"/>
                <w:szCs w:val="24"/>
              </w:rPr>
              <w:t xml:space="preserve">переподготовка и повышение квалификации 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647,5</w:t>
            </w:r>
          </w:p>
        </w:tc>
      </w:tr>
      <w:tr w:rsidR="00330B49" w:rsidRPr="00091A58" w:rsidTr="00330B8F">
        <w:trPr>
          <w:trHeight w:val="75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647,5</w:t>
            </w:r>
          </w:p>
        </w:tc>
      </w:tr>
      <w:tr w:rsidR="00330B49" w:rsidRPr="00091A58" w:rsidTr="00330B8F">
        <w:trPr>
          <w:trHeight w:val="34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647,5</w:t>
            </w:r>
          </w:p>
        </w:tc>
      </w:tr>
      <w:tr w:rsidR="00330B49" w:rsidRPr="00091A58" w:rsidTr="00330B8F">
        <w:trPr>
          <w:trHeight w:val="31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Повышение уровня профессиональных знаний работников медицинских организаций 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02 1 04 00000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647,5</w:t>
            </w:r>
          </w:p>
        </w:tc>
      </w:tr>
      <w:tr w:rsidR="00330B49" w:rsidRPr="00091A58" w:rsidTr="00330B8F">
        <w:trPr>
          <w:trHeight w:val="55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Повышение квалификации  работников муниципальных учреждений здравоохранения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02 1 04 61630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552,5</w:t>
            </w:r>
          </w:p>
        </w:tc>
      </w:tr>
      <w:tr w:rsidR="00330B49" w:rsidRPr="00091A58" w:rsidTr="00330B8F">
        <w:trPr>
          <w:trHeight w:val="43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02 1 04 61630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552,5</w:t>
            </w:r>
          </w:p>
        </w:tc>
      </w:tr>
      <w:tr w:rsidR="00330B49" w:rsidRPr="00091A58" w:rsidTr="00330B8F">
        <w:trPr>
          <w:trHeight w:val="13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Повышение квалификации медицинских работников 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04 S1630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330B49" w:rsidRPr="00091A58" w:rsidTr="00330B8F">
        <w:trPr>
          <w:trHeight w:val="29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04 S1630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330B49" w:rsidRPr="00091A58" w:rsidTr="00330B8F">
        <w:trPr>
          <w:trHeight w:val="48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3097,6</w:t>
            </w:r>
          </w:p>
        </w:tc>
      </w:tr>
      <w:tr w:rsidR="00330B49" w:rsidRPr="00091A58" w:rsidTr="00330B8F">
        <w:trPr>
          <w:trHeight w:val="60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330B49" w:rsidRPr="00091A58" w:rsidTr="00330B8F">
        <w:trPr>
          <w:trHeight w:val="75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330B49" w:rsidRPr="00091A58" w:rsidTr="00330B8F">
        <w:trPr>
          <w:trHeight w:val="75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отдыха, оздоровения и занятости детей и подростков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05 1 02 00000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330B49" w:rsidRPr="00091A58" w:rsidTr="00330B8F">
        <w:trPr>
          <w:trHeight w:val="30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330B49" w:rsidRPr="00091A58" w:rsidTr="00330B8F">
        <w:trPr>
          <w:trHeight w:val="82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30B49" w:rsidRPr="00091A58" w:rsidTr="00330B8F">
        <w:trPr>
          <w:trHeight w:val="70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330B49" w:rsidRPr="00091A58" w:rsidTr="00330B8F">
        <w:trPr>
          <w:trHeight w:val="76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2818,6</w:t>
            </w:r>
          </w:p>
        </w:tc>
      </w:tr>
      <w:tr w:rsidR="00330B49" w:rsidRPr="00091A58" w:rsidTr="00330B8F">
        <w:trPr>
          <w:trHeight w:val="28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2818,6</w:t>
            </w:r>
          </w:p>
        </w:tc>
      </w:tr>
      <w:tr w:rsidR="00330B49" w:rsidRPr="00091A58" w:rsidTr="00330B8F">
        <w:trPr>
          <w:trHeight w:val="44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06 1 01 00000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2318,6</w:t>
            </w:r>
          </w:p>
        </w:tc>
      </w:tr>
      <w:tr w:rsidR="00330B49" w:rsidRPr="00091A58" w:rsidTr="00330B8F">
        <w:trPr>
          <w:trHeight w:val="42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2318,6</w:t>
            </w:r>
          </w:p>
        </w:tc>
      </w:tr>
      <w:tr w:rsidR="00330B49" w:rsidRPr="00091A58" w:rsidTr="00330B8F">
        <w:trPr>
          <w:trHeight w:val="1022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2247,0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68,6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B49" w:rsidRPr="00091A58" w:rsidTr="00330B8F">
        <w:trPr>
          <w:trHeight w:val="107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A58">
              <w:rPr>
                <w:rFonts w:ascii="Times New Roman" w:hAnsi="Times New Roman"/>
                <w:sz w:val="24"/>
                <w:szCs w:val="24"/>
              </w:rPr>
              <w:t>формирование здорового образа жизни у молодежи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06 1 02 00000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330B49" w:rsidRPr="00091A58" w:rsidTr="00330B8F">
        <w:trPr>
          <w:trHeight w:val="39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06 1 02 10230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330B49" w:rsidRPr="00091A58" w:rsidTr="00330B8F">
        <w:trPr>
          <w:trHeight w:val="287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06 1 02 10230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330B49" w:rsidRPr="00091A58" w:rsidTr="00330B8F">
        <w:trPr>
          <w:trHeight w:val="527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"Противодействие незаконному обороту наркотиков"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330B49" w:rsidRPr="00091A58" w:rsidTr="00330B8F">
        <w:trPr>
          <w:trHeight w:val="467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10 1 01 00000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330B49" w:rsidRPr="00091A58" w:rsidTr="00330B8F">
        <w:trPr>
          <w:trHeight w:val="37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10462,6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96014,1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22462,1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22462,1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22462,1</w:t>
            </w:r>
          </w:p>
        </w:tc>
      </w:tr>
      <w:tr w:rsidR="00330B49" w:rsidRPr="00091A58" w:rsidTr="00330B8F">
        <w:trPr>
          <w:trHeight w:val="43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образа жизни. Развитие первичной медико-санитарной помощи.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22462,1</w:t>
            </w:r>
          </w:p>
        </w:tc>
      </w:tr>
      <w:tr w:rsidR="00330B49" w:rsidRPr="00091A58" w:rsidTr="00330B8F">
        <w:trPr>
          <w:trHeight w:val="1212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22462,1</w:t>
            </w:r>
          </w:p>
        </w:tc>
      </w:tr>
      <w:tr w:rsidR="00330B49" w:rsidRPr="00091A58" w:rsidTr="00330B8F">
        <w:trPr>
          <w:trHeight w:val="707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22462,1</w:t>
            </w:r>
          </w:p>
        </w:tc>
      </w:tr>
      <w:tr w:rsidR="00330B49" w:rsidRPr="00091A58" w:rsidTr="00330B8F">
        <w:trPr>
          <w:trHeight w:val="37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10462,6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73052,0</w:t>
            </w:r>
          </w:p>
        </w:tc>
      </w:tr>
      <w:tr w:rsidR="00330B49" w:rsidRPr="00091A58" w:rsidTr="00330B8F">
        <w:trPr>
          <w:trHeight w:val="928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10462,6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73052,0</w:t>
            </w:r>
          </w:p>
        </w:tc>
      </w:tr>
      <w:tr w:rsidR="00330B49" w:rsidRPr="00091A58" w:rsidTr="00330B8F">
        <w:trPr>
          <w:trHeight w:val="156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10462,6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73052,0</w:t>
            </w:r>
          </w:p>
        </w:tc>
      </w:tr>
      <w:tr w:rsidR="00330B49" w:rsidRPr="00091A58" w:rsidTr="00330B8F">
        <w:trPr>
          <w:trHeight w:val="67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образа жизни. Развитие первичной медико-санитарной помощи.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-237,4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24623,3</w:t>
            </w:r>
          </w:p>
        </w:tc>
      </w:tr>
      <w:tr w:rsidR="00330B49" w:rsidRPr="00091A58" w:rsidTr="00330B8F">
        <w:trPr>
          <w:trHeight w:val="55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02 1 01 10160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-237,4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554,0</w:t>
            </w:r>
          </w:p>
        </w:tc>
      </w:tr>
      <w:tr w:rsidR="00330B49" w:rsidRPr="00091A58" w:rsidTr="00330B8F">
        <w:trPr>
          <w:trHeight w:val="61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02 1 01 10160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-237,4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554,0</w:t>
            </w:r>
          </w:p>
        </w:tc>
      </w:tr>
      <w:tr w:rsidR="00330B49" w:rsidRPr="00091A58" w:rsidTr="00330B8F">
        <w:trPr>
          <w:trHeight w:val="1432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24069,3</w:t>
            </w:r>
          </w:p>
        </w:tc>
      </w:tr>
      <w:tr w:rsidR="00330B49" w:rsidRPr="00091A58" w:rsidTr="00330B8F">
        <w:trPr>
          <w:trHeight w:val="567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24069,3</w:t>
            </w:r>
          </w:p>
        </w:tc>
      </w:tr>
      <w:tr w:rsidR="00330B49" w:rsidRPr="00091A58" w:rsidTr="00330B8F">
        <w:trPr>
          <w:trHeight w:val="267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Совершенствование системы оказания специализированной  медицинской помощи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02 1 02 00000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1963,5</w:t>
            </w:r>
          </w:p>
        </w:tc>
      </w:tr>
      <w:tr w:rsidR="00330B49" w:rsidRPr="00091A58" w:rsidTr="00330B8F">
        <w:trPr>
          <w:trHeight w:val="186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02 1 02 60810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1963,5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02 1 02 60810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1963,5</w:t>
            </w:r>
          </w:p>
        </w:tc>
      </w:tr>
      <w:tr w:rsidR="00330B49" w:rsidRPr="00091A58" w:rsidTr="00330B8F">
        <w:trPr>
          <w:trHeight w:val="396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Улучшение обеспечения льготной категории граждан лекарственными препаратами и медицинскими изделиями в амблуторных условиях 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02 1 03 00000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32949,6</w:t>
            </w:r>
          </w:p>
        </w:tc>
      </w:tr>
      <w:tr w:rsidR="00330B49" w:rsidRPr="00091A58" w:rsidTr="00330B8F">
        <w:trPr>
          <w:trHeight w:val="89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 медицинскими изделиями, кроме групп населения, получающих инсулины, таблетированные сахароснижающие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02 1 03 61080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32949,6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02 1 03 61080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32949,6</w:t>
            </w:r>
          </w:p>
        </w:tc>
      </w:tr>
      <w:tr w:rsidR="00330B49" w:rsidRPr="00091A58" w:rsidTr="00330B8F">
        <w:trPr>
          <w:trHeight w:val="78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Устойчивое развитие сельских территорий, развитие социальной и инженерной инфраструктуры в сельской местности, строительство здания амбулатории (офиса) врача общей практики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02 1 06 00000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12107,0</w:t>
            </w:r>
          </w:p>
        </w:tc>
      </w:tr>
      <w:tr w:rsidR="00330B49" w:rsidRPr="00091A58" w:rsidTr="00330B8F">
        <w:trPr>
          <w:trHeight w:val="461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Строительство амбулатории (офиса) врача общей практики в станице Выселки по пер.Октябрьский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06 L0180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-0,3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1210,7</w:t>
            </w:r>
          </w:p>
        </w:tc>
      </w:tr>
      <w:tr w:rsidR="00330B49" w:rsidRPr="00091A58" w:rsidTr="00330B8F">
        <w:trPr>
          <w:trHeight w:val="341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(муниципальной собственности)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06 L0180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-0,3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1210,7</w:t>
            </w:r>
          </w:p>
        </w:tc>
      </w:tr>
      <w:tr w:rsidR="00330B49" w:rsidRPr="00091A58" w:rsidTr="00330B8F">
        <w:trPr>
          <w:trHeight w:val="402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федеральной целевой программы "Устойчивое развитие сельских территорий на 2014-2017 годы и на период до 2020 года" 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06 R0180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10896,3</w:t>
            </w:r>
          </w:p>
        </w:tc>
      </w:tr>
      <w:tr w:rsidR="00330B49" w:rsidRPr="00091A58" w:rsidTr="00330B8F">
        <w:trPr>
          <w:trHeight w:val="196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(муниципальной собственности)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06 R0180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10896,3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Меры социальной поддержки медицинским работникам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02 1 07 00000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1408,6</w:t>
            </w:r>
          </w:p>
        </w:tc>
      </w:tr>
      <w:tr w:rsidR="00330B49" w:rsidRPr="00091A58" w:rsidTr="00330B8F">
        <w:trPr>
          <w:trHeight w:val="43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Меры социальной поддержки предоставляемые отдельным категориям граждан в виде компенсационных выплат на возмещение расходов по оплате отопления и освещения, проживающим и работающим в сельских населенных пунктах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02 1 07 10470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1408,6</w:t>
            </w:r>
          </w:p>
        </w:tc>
      </w:tr>
      <w:tr w:rsidR="00330B49" w:rsidRPr="00091A58" w:rsidTr="00330B8F">
        <w:trPr>
          <w:trHeight w:val="19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330B49" w:rsidRPr="00091A58" w:rsidTr="00330B8F">
        <w:trPr>
          <w:trHeight w:val="27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"Обеспечение безопасности населения"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330B49" w:rsidRPr="00091A58" w:rsidTr="00330B8F">
        <w:trPr>
          <w:trHeight w:val="1137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Мероприятия по предупреждению и ликвидации чрезвычайных ситуаций, стихийных бедствий и их последствий, профилактика терроризма и экстремизма в Выселковском районе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330B49" w:rsidRPr="00091A58" w:rsidTr="00330B8F">
        <w:trPr>
          <w:trHeight w:val="28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07 1 02 00000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330B49" w:rsidRPr="00091A58" w:rsidTr="00330B8F">
        <w:trPr>
          <w:trHeight w:val="978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Реализация в муниципальных учреждениях здравоохранения Краснодарского края мероприятий по профилактике терроризма в Краснодарском крае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07 1 02 60480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330B49" w:rsidRPr="00091A58" w:rsidTr="00330B8F">
        <w:trPr>
          <w:trHeight w:val="23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07 1 02 60480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330B49" w:rsidRPr="00091A58" w:rsidTr="00330B8F">
        <w:trPr>
          <w:trHeight w:val="37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-79,6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3110,7</w:t>
            </w:r>
          </w:p>
        </w:tc>
      </w:tr>
      <w:tr w:rsidR="00330B49" w:rsidRPr="00091A58" w:rsidTr="00330B8F">
        <w:trPr>
          <w:trHeight w:val="37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1583,9</w:t>
            </w:r>
          </w:p>
        </w:tc>
      </w:tr>
      <w:tr w:rsidR="00330B49" w:rsidRPr="00091A58" w:rsidTr="00330B8F">
        <w:trPr>
          <w:trHeight w:val="60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1583,9</w:t>
            </w:r>
          </w:p>
        </w:tc>
      </w:tr>
      <w:tr w:rsidR="00330B49" w:rsidRPr="00091A58" w:rsidTr="00330B8F">
        <w:trPr>
          <w:trHeight w:val="28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1583,9</w:t>
            </w:r>
          </w:p>
        </w:tc>
      </w:tr>
      <w:tr w:rsidR="00330B49" w:rsidRPr="00091A58" w:rsidTr="00330B8F">
        <w:trPr>
          <w:trHeight w:val="71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Меры государственной поддержки лиц, замещавших муниципальные должности в Выселковском районе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11 1 01 00000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1583,9</w:t>
            </w:r>
          </w:p>
        </w:tc>
      </w:tr>
      <w:tr w:rsidR="00330B49" w:rsidRPr="00091A58" w:rsidTr="00330B8F">
        <w:trPr>
          <w:trHeight w:val="7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11 1 01 10100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1583,9</w:t>
            </w:r>
          </w:p>
        </w:tc>
      </w:tr>
      <w:tr w:rsidR="00330B49" w:rsidRPr="00091A58" w:rsidTr="00330B8F">
        <w:trPr>
          <w:trHeight w:val="37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11 1 01 10100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1583,9</w:t>
            </w:r>
          </w:p>
        </w:tc>
      </w:tr>
      <w:tr w:rsidR="00330B49" w:rsidRPr="00091A58" w:rsidTr="00330B8F">
        <w:trPr>
          <w:trHeight w:val="16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-79,6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1209,0</w:t>
            </w:r>
          </w:p>
        </w:tc>
      </w:tr>
      <w:tr w:rsidR="00330B49" w:rsidRPr="00091A58" w:rsidTr="00330B8F">
        <w:trPr>
          <w:trHeight w:val="44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</w:tr>
      <w:tr w:rsidR="00330B49" w:rsidRPr="00091A58" w:rsidTr="00330B8F">
        <w:trPr>
          <w:trHeight w:val="14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</w:tr>
      <w:tr w:rsidR="00330B49" w:rsidRPr="00091A58" w:rsidTr="00330B8F">
        <w:trPr>
          <w:trHeight w:val="48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05 1 04 00000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</w:tr>
      <w:tr w:rsidR="00330B49" w:rsidRPr="00091A58" w:rsidTr="00330B8F">
        <w:trPr>
          <w:trHeight w:val="249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05 1 04 60580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B49" w:rsidRPr="00091A58" w:rsidTr="00330B8F">
        <w:trPr>
          <w:trHeight w:val="281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05 1 04 60580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B49" w:rsidRPr="00091A58" w:rsidTr="00330B8F">
        <w:trPr>
          <w:trHeight w:val="1791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091A58">
              <w:rPr>
                <w:rFonts w:ascii="Times New Roman" w:hAnsi="Times New Roman"/>
                <w:sz w:val="24"/>
                <w:szCs w:val="24"/>
              </w:rPr>
              <w:t>вращении в указанные жилые помещения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05 1 04 61020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627,0</w:t>
            </w:r>
          </w:p>
        </w:tc>
      </w:tr>
      <w:tr w:rsidR="00330B49" w:rsidRPr="00091A58" w:rsidTr="00330B8F">
        <w:trPr>
          <w:trHeight w:val="322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05 1 04 61020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627,0</w:t>
            </w:r>
          </w:p>
        </w:tc>
      </w:tr>
      <w:tr w:rsidR="00330B49" w:rsidRPr="00091A58" w:rsidTr="00330B8F">
        <w:trPr>
          <w:trHeight w:val="102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-79,6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576,8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жильем молодых семей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08 6 00 00000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-79,6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576,8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предоставления молодым семьям социальных выплат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08 6 01 00000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-79,6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576,8</w:t>
            </w:r>
          </w:p>
        </w:tc>
      </w:tr>
      <w:tr w:rsidR="00330B49" w:rsidRPr="00091A58" w:rsidTr="00330B8F">
        <w:trPr>
          <w:trHeight w:val="67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социальных выплат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6 01 L0200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-79,6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277,7</w:t>
            </w:r>
          </w:p>
        </w:tc>
      </w:tr>
      <w:tr w:rsidR="00330B49" w:rsidRPr="00091A58" w:rsidTr="00330B8F">
        <w:trPr>
          <w:trHeight w:val="27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6 01 L0200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-79,6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277,7</w:t>
            </w:r>
          </w:p>
        </w:tc>
      </w:tr>
      <w:tr w:rsidR="00330B49" w:rsidRPr="00091A58" w:rsidTr="00330B8F">
        <w:trPr>
          <w:trHeight w:val="35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Мероприятия подпрограммы "Обеспечение жильем молодых семей" федеральной целевой программы "Жилище" на 2015-2020 годы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6 01 R0200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299,1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6 01 R0200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299,1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317,8</w:t>
            </w:r>
          </w:p>
        </w:tc>
      </w:tr>
      <w:tr w:rsidR="00330B49" w:rsidRPr="00091A58" w:rsidTr="00330B8F">
        <w:trPr>
          <w:trHeight w:val="19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317,8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317,8</w:t>
            </w:r>
          </w:p>
        </w:tc>
      </w:tr>
      <w:tr w:rsidR="00330B49" w:rsidRPr="00091A58" w:rsidTr="00330B8F">
        <w:trPr>
          <w:trHeight w:val="21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11 1 02 00000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317,8</w:t>
            </w:r>
          </w:p>
        </w:tc>
      </w:tr>
      <w:tr w:rsidR="00330B49" w:rsidRPr="00091A58" w:rsidTr="00330B8F">
        <w:trPr>
          <w:trHeight w:val="10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11 1 02 10230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317,8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11 1 02 10230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317,8</w:t>
            </w:r>
          </w:p>
        </w:tc>
      </w:tr>
      <w:tr w:rsidR="00330B49" w:rsidRPr="00091A58" w:rsidTr="00330B8F">
        <w:trPr>
          <w:trHeight w:val="49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29024,1</w:t>
            </w:r>
          </w:p>
        </w:tc>
      </w:tr>
      <w:tr w:rsidR="00330B49" w:rsidRPr="00091A58" w:rsidTr="00330B8F">
        <w:trPr>
          <w:trHeight w:val="96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29024,1</w:t>
            </w:r>
          </w:p>
        </w:tc>
      </w:tr>
      <w:tr w:rsidR="00330B49" w:rsidRPr="00091A58" w:rsidTr="00330B8F">
        <w:trPr>
          <w:trHeight w:val="52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</w:tr>
      <w:tr w:rsidR="00330B49" w:rsidRPr="00091A58" w:rsidTr="00330B8F">
        <w:trPr>
          <w:trHeight w:val="39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04 1 01 00000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</w:tr>
      <w:tr w:rsidR="00330B49" w:rsidRPr="00091A58" w:rsidTr="00330B8F">
        <w:trPr>
          <w:trHeight w:val="1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04 1 01 10110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04 1 01 10110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28074,1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Строительство плавательного бассейна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08 2 00 00000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28074,1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Завершение строительства и ввод в эксплуатацию объекта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08 2 01 00000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28074,1</w:t>
            </w:r>
          </w:p>
        </w:tc>
      </w:tr>
      <w:tr w:rsidR="00330B49" w:rsidRPr="00091A58" w:rsidTr="00330B8F">
        <w:trPr>
          <w:trHeight w:val="21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Строительство плавательного бассейна за счет средств краевого бюджета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08 2 01 60350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25266,6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08 2 01 60350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25266,6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Строительство плавательного бассейна в станице Выселки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2 01 S0350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2807,5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2 01 S0350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2807,5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"Противодействие незаконному обороту наркотиков"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330B49" w:rsidRPr="00091A58" w:rsidTr="00330B8F">
        <w:trPr>
          <w:trHeight w:val="71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10 1 01 00000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330B49" w:rsidRPr="00091A58" w:rsidTr="00330B8F">
        <w:trPr>
          <w:trHeight w:val="35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330B49" w:rsidRPr="00091A58" w:rsidTr="00330B8F">
        <w:trPr>
          <w:trHeight w:val="35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320,0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920,0</w:t>
            </w:r>
          </w:p>
        </w:tc>
      </w:tr>
      <w:tr w:rsidR="00330B49" w:rsidRPr="00091A58" w:rsidTr="00330B8F">
        <w:trPr>
          <w:trHeight w:val="131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320,0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920,0</w:t>
            </w:r>
          </w:p>
        </w:tc>
      </w:tr>
      <w:tr w:rsidR="00330B49" w:rsidRPr="00091A58" w:rsidTr="00330B8F">
        <w:trPr>
          <w:trHeight w:val="182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320,0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320,0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920,0</w:t>
            </w:r>
          </w:p>
        </w:tc>
      </w:tr>
      <w:tr w:rsidR="00330B49" w:rsidRPr="00091A58" w:rsidTr="00330B8F">
        <w:trPr>
          <w:trHeight w:val="221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02 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12 1 01 00000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320,0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920,0</w:t>
            </w:r>
          </w:p>
        </w:tc>
      </w:tr>
      <w:tr w:rsidR="00330B49" w:rsidRPr="00091A58" w:rsidTr="00330B8F">
        <w:trPr>
          <w:trHeight w:val="38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12 1 01 10120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320,0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920,0</w:t>
            </w:r>
          </w:p>
        </w:tc>
      </w:tr>
      <w:tr w:rsidR="00330B49" w:rsidRPr="00091A58" w:rsidTr="00330B8F">
        <w:trPr>
          <w:trHeight w:val="236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12 1 01 10120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320,0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920,0</w:t>
            </w:r>
          </w:p>
        </w:tc>
      </w:tr>
      <w:tr w:rsidR="00330B49" w:rsidRPr="00091A58" w:rsidTr="00330B8F">
        <w:trPr>
          <w:trHeight w:val="116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-1126,0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1180,0</w:t>
            </w:r>
          </w:p>
        </w:tc>
      </w:tr>
      <w:tr w:rsidR="00330B49" w:rsidRPr="00091A58" w:rsidTr="00330B8F">
        <w:trPr>
          <w:trHeight w:val="276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Обслуживание   государственного  внутреннего и муниципального долга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-1126,0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1180,0</w:t>
            </w:r>
          </w:p>
        </w:tc>
      </w:tr>
      <w:tr w:rsidR="00330B49" w:rsidRPr="00091A58" w:rsidTr="00330B8F">
        <w:trPr>
          <w:trHeight w:val="43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-1126,0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1180,0</w:t>
            </w:r>
          </w:p>
        </w:tc>
      </w:tr>
      <w:tr w:rsidR="00330B49" w:rsidRPr="00091A58" w:rsidTr="00330B8F">
        <w:trPr>
          <w:trHeight w:val="51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51 8 00 00000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-1126,0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1180,0</w:t>
            </w:r>
          </w:p>
        </w:tc>
      </w:tr>
      <w:tr w:rsidR="00330B49" w:rsidRPr="00091A58" w:rsidTr="00330B8F">
        <w:trPr>
          <w:trHeight w:val="1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51 8 00 10130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-1126,0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1180,0</w:t>
            </w:r>
          </w:p>
        </w:tc>
      </w:tr>
      <w:tr w:rsidR="00330B49" w:rsidRPr="00091A58" w:rsidTr="00330B8F">
        <w:trPr>
          <w:trHeight w:val="25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51 8 00 10130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-1126,0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1180,0</w:t>
            </w:r>
          </w:p>
        </w:tc>
      </w:tr>
      <w:tr w:rsidR="00330B49" w:rsidRPr="00091A58" w:rsidTr="00330B8F">
        <w:trPr>
          <w:trHeight w:val="23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>Финансовое управление администрации муниципального образования  Выселковский район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>25725,8</w:t>
            </w:r>
          </w:p>
        </w:tc>
      </w:tr>
      <w:tr w:rsidR="00330B49" w:rsidRPr="00091A58" w:rsidTr="00330B8F">
        <w:trPr>
          <w:trHeight w:val="49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15213,8</w:t>
            </w:r>
          </w:p>
        </w:tc>
      </w:tr>
      <w:tr w:rsidR="00330B49" w:rsidRPr="00091A58" w:rsidTr="00330B8F">
        <w:trPr>
          <w:trHeight w:val="481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15213,8</w:t>
            </w:r>
          </w:p>
        </w:tc>
      </w:tr>
      <w:tr w:rsidR="00330B49" w:rsidRPr="00091A58" w:rsidTr="00330B8F">
        <w:trPr>
          <w:trHeight w:val="28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67 0 00 00000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15213,8</w:t>
            </w:r>
          </w:p>
        </w:tc>
      </w:tr>
      <w:tr w:rsidR="00330B49" w:rsidRPr="00091A58" w:rsidTr="00330B8F">
        <w:trPr>
          <w:trHeight w:val="341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67 1 00 00000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15213,8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15213,8</w:t>
            </w:r>
          </w:p>
        </w:tc>
      </w:tr>
      <w:tr w:rsidR="00330B49" w:rsidRPr="00091A58" w:rsidTr="00330B8F">
        <w:trPr>
          <w:trHeight w:val="561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12640,9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2541,4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31,5</w:t>
            </w:r>
          </w:p>
        </w:tc>
      </w:tr>
      <w:tr w:rsidR="00330B49" w:rsidRPr="00091A58" w:rsidTr="00330B8F">
        <w:trPr>
          <w:trHeight w:val="281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10512,0</w:t>
            </w:r>
          </w:p>
        </w:tc>
      </w:tr>
      <w:tr w:rsidR="00330B49" w:rsidRPr="00091A58" w:rsidTr="00330B8F">
        <w:trPr>
          <w:trHeight w:val="1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10512,0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67 0 00 00000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10512,0</w:t>
            </w:r>
          </w:p>
        </w:tc>
      </w:tr>
      <w:tr w:rsidR="00330B49" w:rsidRPr="00091A58" w:rsidTr="00330B8F">
        <w:trPr>
          <w:trHeight w:val="127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67 3 00 00000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10512,0</w:t>
            </w:r>
          </w:p>
        </w:tc>
      </w:tr>
      <w:tr w:rsidR="00330B49" w:rsidRPr="00091A58" w:rsidTr="00330B8F">
        <w:trPr>
          <w:trHeight w:val="107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 поселений за счет средств краевого бюджета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67 3 00 60030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9460,8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14 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67 3 00 60030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9460,8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 поселений за счет средств районного бюджета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67 3 00 S0030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1051,2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67 3 00 S0030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1051,2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>1828,4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1828,4</w:t>
            </w:r>
          </w:p>
        </w:tc>
      </w:tr>
      <w:tr w:rsidR="00330B49" w:rsidRPr="00091A58" w:rsidTr="00330B8F">
        <w:trPr>
          <w:trHeight w:val="16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1828,4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68 0 00 00000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1828,4</w:t>
            </w:r>
          </w:p>
        </w:tc>
      </w:tr>
      <w:tr w:rsidR="00330B49" w:rsidRPr="00091A58" w:rsidTr="00330B8F">
        <w:trPr>
          <w:trHeight w:val="186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68 1 00 00000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117,0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900,1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68 1 00 00190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117,0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900,1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68 1 00 00190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117,0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900,1</w:t>
            </w:r>
          </w:p>
        </w:tc>
      </w:tr>
      <w:tr w:rsidR="00330B49" w:rsidRPr="00091A58" w:rsidTr="00330B8F">
        <w:trPr>
          <w:trHeight w:val="25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68 2 00 00000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-117,0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928,3</w:t>
            </w:r>
          </w:p>
        </w:tc>
      </w:tr>
      <w:tr w:rsidR="00330B49" w:rsidRPr="00091A58" w:rsidTr="00330B8F">
        <w:trPr>
          <w:trHeight w:val="41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-117,0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562,5</w:t>
            </w:r>
          </w:p>
        </w:tc>
      </w:tr>
      <w:tr w:rsidR="00330B49" w:rsidRPr="00091A58" w:rsidTr="00330B8F">
        <w:trPr>
          <w:trHeight w:val="726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-167,0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321,5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330B49" w:rsidRPr="00091A58" w:rsidTr="00330B8F">
        <w:trPr>
          <w:trHeight w:val="28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68 2 00 20010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365,8</w:t>
            </w:r>
          </w:p>
        </w:tc>
      </w:tr>
      <w:tr w:rsidR="00330B49" w:rsidRPr="00091A58" w:rsidTr="00330B8F">
        <w:trPr>
          <w:trHeight w:val="15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68 2 00 20010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365,8</w:t>
            </w:r>
          </w:p>
        </w:tc>
      </w:tr>
      <w:tr w:rsidR="00330B49" w:rsidRPr="00091A58" w:rsidTr="00330B8F">
        <w:trPr>
          <w:trHeight w:val="47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>12031,7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>897155,6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12031,7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848305,1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2776,9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292780,1</w:t>
            </w:r>
          </w:p>
        </w:tc>
      </w:tr>
      <w:tr w:rsidR="00330B49" w:rsidRPr="00091A58" w:rsidTr="00330B8F">
        <w:trPr>
          <w:trHeight w:val="1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2776,9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292780,1</w:t>
            </w:r>
          </w:p>
        </w:tc>
      </w:tr>
      <w:tr w:rsidR="00330B49" w:rsidRPr="00091A58" w:rsidTr="00330B8F">
        <w:trPr>
          <w:trHeight w:val="1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2776,9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292780,1</w:t>
            </w:r>
          </w:p>
        </w:tc>
      </w:tr>
      <w:tr w:rsidR="00330B49" w:rsidRPr="00091A58" w:rsidTr="00330B8F">
        <w:trPr>
          <w:trHeight w:val="25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288038,5</w:t>
            </w:r>
          </w:p>
        </w:tc>
      </w:tr>
      <w:tr w:rsidR="00330B49" w:rsidRPr="00091A58" w:rsidTr="00330B8F">
        <w:trPr>
          <w:trHeight w:val="127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01 1 01 00590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-2000,0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58511,8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01 1 01 00590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-2000,0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58511,8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245,2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245,2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01 1 01 60050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2610,0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01 1 01 60050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2610,0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01 1 01 60860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3115,0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226671,5</w:t>
            </w:r>
          </w:p>
        </w:tc>
      </w:tr>
      <w:tr w:rsidR="00330B49" w:rsidRPr="00091A58" w:rsidTr="00330B8F">
        <w:trPr>
          <w:trHeight w:val="20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01 1 01 60860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3115,0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226671,5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01 1 04 00000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1611,9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4741,6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01 1 04 10210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01 1 04 10210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B49" w:rsidRPr="00091A58" w:rsidTr="00330B8F">
        <w:trPr>
          <w:trHeight w:val="51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01 1 04 10210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</w:tr>
      <w:tr w:rsidR="00330B49" w:rsidRPr="00091A58" w:rsidTr="00330B8F">
        <w:trPr>
          <w:trHeight w:val="75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A58">
              <w:rPr>
                <w:rFonts w:ascii="Times New Roman" w:hAnsi="Times New Roman"/>
                <w:sz w:val="24"/>
                <w:szCs w:val="24"/>
              </w:rPr>
              <w:t>рабочих поселках(поселках городского типа) Краснодарского края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1611,9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4638,6</w:t>
            </w:r>
          </w:p>
        </w:tc>
      </w:tr>
      <w:tr w:rsidR="00330B49" w:rsidRPr="00091A58" w:rsidTr="00330B8F">
        <w:trPr>
          <w:trHeight w:val="302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1611,9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4638,6</w:t>
            </w:r>
          </w:p>
        </w:tc>
      </w:tr>
      <w:tr w:rsidR="00330B49" w:rsidRPr="00091A58" w:rsidTr="00330B8F">
        <w:trPr>
          <w:trHeight w:val="37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1375,0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388763,6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1383,2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388594,4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1383,2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388594,4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Развитие общеобразовательных учреждений 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01 1 02 00000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-421,6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382740,3</w:t>
            </w:r>
          </w:p>
        </w:tc>
      </w:tr>
      <w:tr w:rsidR="00330B49" w:rsidRPr="00091A58" w:rsidTr="00330B8F">
        <w:trPr>
          <w:trHeight w:val="256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63324,8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-10,6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19,4</w:t>
            </w:r>
          </w:p>
        </w:tc>
      </w:tr>
      <w:tr w:rsidR="00330B49" w:rsidRPr="00091A58" w:rsidTr="00330B8F">
        <w:trPr>
          <w:trHeight w:val="53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63300,8</w:t>
            </w:r>
          </w:p>
        </w:tc>
      </w:tr>
      <w:tr w:rsidR="00330B49" w:rsidRPr="00091A58" w:rsidTr="00330B8F">
        <w:trPr>
          <w:trHeight w:val="37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-5,4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</w:tr>
      <w:tr w:rsidR="00330B49" w:rsidRPr="00091A58" w:rsidTr="00330B8F">
        <w:trPr>
          <w:trHeight w:val="742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-421,6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10512,9</w:t>
            </w:r>
          </w:p>
        </w:tc>
      </w:tr>
      <w:tr w:rsidR="00330B49" w:rsidRPr="00091A58" w:rsidTr="00330B8F">
        <w:trPr>
          <w:trHeight w:val="262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-421,6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10112,9</w:t>
            </w:r>
          </w:p>
        </w:tc>
      </w:tr>
      <w:tr w:rsidR="00330B49" w:rsidRPr="00091A58" w:rsidTr="00330B8F">
        <w:trPr>
          <w:trHeight w:val="202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01 1 02 60050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01 1 02 60050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330B49" w:rsidRPr="00091A58" w:rsidTr="00330B8F">
        <w:trPr>
          <w:trHeight w:val="321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01 1 02 60600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5955,5</w:t>
            </w:r>
          </w:p>
        </w:tc>
      </w:tr>
      <w:tr w:rsidR="00330B49" w:rsidRPr="00091A58" w:rsidTr="00330B8F">
        <w:trPr>
          <w:trHeight w:val="382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01 1 02 60600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5955,5</w:t>
            </w:r>
          </w:p>
        </w:tc>
      </w:tr>
      <w:tr w:rsidR="00330B49" w:rsidRPr="00091A58" w:rsidTr="00330B8F">
        <w:trPr>
          <w:trHeight w:val="27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294319,2</w:t>
            </w:r>
          </w:p>
        </w:tc>
      </w:tr>
      <w:tr w:rsidR="00330B49" w:rsidRPr="00091A58" w:rsidTr="00330B8F">
        <w:trPr>
          <w:trHeight w:val="1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149,2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3456,4</w:t>
            </w:r>
          </w:p>
        </w:tc>
      </w:tr>
      <w:tr w:rsidR="00330B49" w:rsidRPr="00091A58" w:rsidTr="00330B8F">
        <w:trPr>
          <w:trHeight w:val="61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193,1</w:t>
            </w:r>
          </w:p>
        </w:tc>
      </w:tr>
      <w:tr w:rsidR="00330B49" w:rsidRPr="00091A58" w:rsidTr="00330B8F">
        <w:trPr>
          <w:trHeight w:val="49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-155,1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290669,7</w:t>
            </w:r>
          </w:p>
        </w:tc>
      </w:tr>
      <w:tr w:rsidR="00330B49" w:rsidRPr="00091A58" w:rsidTr="00330B8F">
        <w:trPr>
          <w:trHeight w:val="37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Обеспечение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01 1 02 62370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1463,7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01 1 02 62370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1463,7</w:t>
            </w:r>
          </w:p>
        </w:tc>
      </w:tr>
      <w:tr w:rsidR="00330B49" w:rsidRPr="00091A58" w:rsidTr="00330B8F">
        <w:trPr>
          <w:trHeight w:val="1198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01 1 02 62500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1163,9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01 1 02 62500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1163,9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Софинансирования мероприятий краевой  программы "Развитие образования"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02 S0600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5050,3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02 S0600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5050,3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01 1 04 00000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1804,8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5704,1</w:t>
            </w:r>
          </w:p>
        </w:tc>
      </w:tr>
      <w:tr w:rsidR="00330B49" w:rsidRPr="00091A58" w:rsidTr="00330B8F">
        <w:trPr>
          <w:trHeight w:val="1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01 1 04 10210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47,0</w:t>
            </w:r>
          </w:p>
        </w:tc>
      </w:tr>
      <w:tr w:rsidR="00330B49" w:rsidRPr="00091A58" w:rsidTr="00330B8F">
        <w:trPr>
          <w:trHeight w:val="35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01 1 04 10210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01 1 04 10210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</w:tr>
      <w:tr w:rsidR="00330B49" w:rsidRPr="00091A58" w:rsidTr="00330B8F">
        <w:trPr>
          <w:trHeight w:val="2091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A58">
              <w:rPr>
                <w:rFonts w:ascii="Times New Roman" w:hAnsi="Times New Roman"/>
                <w:sz w:val="24"/>
                <w:szCs w:val="24"/>
              </w:rPr>
              <w:t>рабочих поселках(поселках городского типа) Краснодарского края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1804,8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5657,1</w:t>
            </w:r>
          </w:p>
        </w:tc>
      </w:tr>
      <w:tr w:rsidR="00330B49" w:rsidRPr="00091A58" w:rsidTr="00330B8F">
        <w:trPr>
          <w:trHeight w:val="127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330B49" w:rsidRPr="00091A58" w:rsidTr="00330B8F">
        <w:trPr>
          <w:trHeight w:val="33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1784,8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5597,1</w:t>
            </w:r>
          </w:p>
        </w:tc>
      </w:tr>
      <w:tr w:rsidR="00330B49" w:rsidRPr="00091A58" w:rsidTr="00330B8F">
        <w:trPr>
          <w:trHeight w:val="216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01 1 05 00000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330B49" w:rsidRPr="00091A58" w:rsidTr="00330B8F">
        <w:trPr>
          <w:trHeight w:val="37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330B49" w:rsidRPr="00091A58" w:rsidTr="00330B8F">
        <w:trPr>
          <w:trHeight w:val="1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330B49" w:rsidRPr="00091A58" w:rsidTr="00330B8F">
        <w:trPr>
          <w:trHeight w:val="15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-8,2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94,2</w:t>
            </w:r>
          </w:p>
        </w:tc>
      </w:tr>
      <w:tr w:rsidR="00330B49" w:rsidRPr="00091A58" w:rsidTr="00330B8F">
        <w:trPr>
          <w:trHeight w:val="21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-8,2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94,2</w:t>
            </w:r>
          </w:p>
        </w:tc>
      </w:tr>
      <w:tr w:rsidR="00330B49" w:rsidRPr="00091A58" w:rsidTr="00330B8F">
        <w:trPr>
          <w:trHeight w:val="19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05 1 03 00000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-8,2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94,2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-8,2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94,2</w:t>
            </w:r>
          </w:p>
        </w:tc>
      </w:tr>
      <w:tr w:rsidR="00330B49" w:rsidRPr="00091A58" w:rsidTr="00330B8F">
        <w:trPr>
          <w:trHeight w:val="14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-8,2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94,2</w:t>
            </w:r>
          </w:p>
        </w:tc>
      </w:tr>
      <w:tr w:rsidR="00330B49" w:rsidRPr="00091A58" w:rsidTr="00330B8F">
        <w:trPr>
          <w:trHeight w:val="918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08 4 00 00000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08 4 01 00000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08 4 01 10200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330B49" w:rsidRPr="00091A58" w:rsidTr="00330B8F">
        <w:trPr>
          <w:trHeight w:val="16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08 4 01 10200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"Противодействие незаконному обороту наркотиков"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B49" w:rsidRPr="00091A58" w:rsidTr="00330B8F">
        <w:trPr>
          <w:trHeight w:val="23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10 1 01 00000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7871,6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119070,7</w:t>
            </w:r>
          </w:p>
        </w:tc>
      </w:tr>
      <w:tr w:rsidR="00330B49" w:rsidRPr="00091A58" w:rsidTr="00330B8F">
        <w:trPr>
          <w:trHeight w:val="47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7871,6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118820,7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7871,6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118695,7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Развитие учреждений дополнительного образования 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01 1 03 00000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16194,5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01 1 03 00590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16194,5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01 1 03 00590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16194,5</w:t>
            </w:r>
          </w:p>
        </w:tc>
      </w:tr>
      <w:tr w:rsidR="00330B49" w:rsidRPr="00091A58" w:rsidTr="00330B8F">
        <w:trPr>
          <w:trHeight w:val="25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01 1 04 00000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374,0</w:t>
            </w:r>
          </w:p>
        </w:tc>
      </w:tr>
      <w:tr w:rsidR="00330B49" w:rsidRPr="00091A58" w:rsidTr="00330B8F">
        <w:trPr>
          <w:trHeight w:val="1791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A58">
              <w:rPr>
                <w:rFonts w:ascii="Times New Roman" w:hAnsi="Times New Roman"/>
                <w:sz w:val="24"/>
                <w:szCs w:val="24"/>
              </w:rPr>
              <w:t>рабочих поселках(поселках городского типа) Краснодарского края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374,0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374,0</w:t>
            </w:r>
          </w:p>
        </w:tc>
      </w:tr>
      <w:tr w:rsidR="00330B49" w:rsidRPr="00091A58" w:rsidTr="00330B8F">
        <w:trPr>
          <w:trHeight w:val="322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01 1 05 00000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7871,6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102127,2</w:t>
            </w:r>
          </w:p>
        </w:tc>
      </w:tr>
      <w:tr w:rsidR="00330B49" w:rsidRPr="00091A58" w:rsidTr="00330B8F">
        <w:trPr>
          <w:trHeight w:val="122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01 1 05 00590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7871,6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102127,2</w:t>
            </w:r>
          </w:p>
        </w:tc>
      </w:tr>
      <w:tr w:rsidR="00330B49" w:rsidRPr="00091A58" w:rsidTr="00330B8F">
        <w:trPr>
          <w:trHeight w:val="181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01 1 05 00590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7871,6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102127,2</w:t>
            </w:r>
          </w:p>
        </w:tc>
      </w:tr>
      <w:tr w:rsidR="00330B49" w:rsidRPr="00091A58" w:rsidTr="00330B8F">
        <w:trPr>
          <w:trHeight w:val="422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  <w:tr w:rsidR="00330B49" w:rsidRPr="00091A58" w:rsidTr="00330B8F">
        <w:trPr>
          <w:trHeight w:val="122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01 2 02 00000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  <w:tr w:rsidR="00330B49" w:rsidRPr="00091A58" w:rsidTr="00330B8F">
        <w:trPr>
          <w:trHeight w:val="1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01 2 02 60740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  <w:tr w:rsidR="00330B49" w:rsidRPr="00091A58" w:rsidTr="00330B8F">
        <w:trPr>
          <w:trHeight w:val="31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01 2 02 60740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  <w:tr w:rsidR="00330B49" w:rsidRPr="00091A58" w:rsidTr="00330B8F">
        <w:trPr>
          <w:trHeight w:val="55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330B49" w:rsidRPr="00091A58" w:rsidTr="00330B8F">
        <w:trPr>
          <w:trHeight w:val="23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330B49" w:rsidRPr="00091A58" w:rsidTr="00330B8F">
        <w:trPr>
          <w:trHeight w:val="758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04 1 01 00000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330B49" w:rsidRPr="00091A58" w:rsidTr="00330B8F">
        <w:trPr>
          <w:trHeight w:val="10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Содействие развития физической культуры и спорта в образовательных организациях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04 1 01 10360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330B49" w:rsidRPr="00091A58" w:rsidTr="00330B8F">
        <w:trPr>
          <w:trHeight w:val="25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04 1 01 10360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Профессиональная подготовка,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A58">
              <w:rPr>
                <w:rFonts w:ascii="Times New Roman" w:hAnsi="Times New Roman"/>
                <w:sz w:val="24"/>
                <w:szCs w:val="24"/>
              </w:rPr>
              <w:t xml:space="preserve">переподготовка и повышение квалификации 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44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1136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1136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01 1 04 00000</w:t>
            </w:r>
          </w:p>
        </w:tc>
        <w:tc>
          <w:tcPr>
            <w:tcW w:w="1136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B49" w:rsidRPr="00091A58" w:rsidTr="00330B8F">
        <w:trPr>
          <w:trHeight w:val="35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Профессиональная подготовка, переподготовка и повышение квалификации работников муниципальных учреждений 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01 1 04 10090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B49" w:rsidRPr="00091A58" w:rsidTr="00330B8F">
        <w:trPr>
          <w:trHeight w:val="1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01 1 04 10090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3895,8</w:t>
            </w:r>
          </w:p>
        </w:tc>
      </w:tr>
      <w:tr w:rsidR="00330B49" w:rsidRPr="00091A58" w:rsidTr="00330B8F">
        <w:trPr>
          <w:trHeight w:val="13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3695,8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3695,8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05 1 02 00000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3695,8</w:t>
            </w:r>
          </w:p>
        </w:tc>
      </w:tr>
      <w:tr w:rsidR="00330B49" w:rsidRPr="00091A58" w:rsidTr="00330B8F">
        <w:trPr>
          <w:trHeight w:val="14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1800,0</w:t>
            </w:r>
          </w:p>
        </w:tc>
      </w:tr>
      <w:tr w:rsidR="00330B49" w:rsidRPr="00091A58" w:rsidTr="00330B8F">
        <w:trPr>
          <w:trHeight w:val="30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1179,4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620,6</w:t>
            </w:r>
          </w:p>
        </w:tc>
      </w:tr>
      <w:tr w:rsidR="00330B49" w:rsidRPr="00091A58" w:rsidTr="00330B8F">
        <w:trPr>
          <w:trHeight w:val="24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05 1 02 60590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1666,7</w:t>
            </w:r>
          </w:p>
        </w:tc>
      </w:tr>
      <w:tr w:rsidR="00330B49" w:rsidRPr="00091A58" w:rsidTr="00330B8F">
        <w:trPr>
          <w:trHeight w:val="29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05 1 02 60590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1666,7</w:t>
            </w:r>
          </w:p>
        </w:tc>
      </w:tr>
      <w:tr w:rsidR="00330B49" w:rsidRPr="00091A58" w:rsidTr="00330B8F">
        <w:trPr>
          <w:trHeight w:val="1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05 1 02 60840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29,1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05 1 02 60840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29,1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Реализация мероприятий государственной программы Краснодарского края "Дети Кубани" (средства районного бюджета)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02 S0590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02 S0590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330B49" w:rsidRPr="00091A58" w:rsidTr="00330B8F">
        <w:trPr>
          <w:trHeight w:val="21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A58">
              <w:rPr>
                <w:rFonts w:ascii="Times New Roman" w:hAnsi="Times New Roman"/>
                <w:sz w:val="24"/>
                <w:szCs w:val="24"/>
              </w:rPr>
              <w:t>формирование здорового образа жизни у молодежи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06 1 02 00000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06 1 02 10230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06 1 02 10230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43788,9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42698,4</w:t>
            </w:r>
          </w:p>
        </w:tc>
      </w:tr>
      <w:tr w:rsidR="00330B49" w:rsidRPr="00091A58" w:rsidTr="00330B8F">
        <w:trPr>
          <w:trHeight w:val="16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42698,4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Совершенствование деятельности учреждений образования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01 2 01 00000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38798,4</w:t>
            </w:r>
          </w:p>
        </w:tc>
      </w:tr>
      <w:tr w:rsidR="00330B49" w:rsidRPr="00091A58" w:rsidTr="00330B8F">
        <w:trPr>
          <w:trHeight w:val="35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35897,2</w:t>
            </w:r>
          </w:p>
        </w:tc>
      </w:tr>
      <w:tr w:rsidR="00330B49" w:rsidRPr="00091A58" w:rsidTr="00330B8F">
        <w:trPr>
          <w:trHeight w:val="87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-300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30825,5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215,2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4923,5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84,8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148,2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01 2 01 60860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2901,2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01 2 01 60860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-400,0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2301,2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01 2 01 60860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01 2 03 00000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3900,0</w:t>
            </w:r>
          </w:p>
        </w:tc>
      </w:tr>
      <w:tr w:rsidR="00330B49" w:rsidRPr="00091A58" w:rsidTr="00330B8F">
        <w:trPr>
          <w:trHeight w:val="9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3900,0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3779,4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109,7</w:t>
            </w:r>
          </w:p>
        </w:tc>
      </w:tr>
      <w:tr w:rsidR="00330B49" w:rsidRPr="00091A58" w:rsidTr="00330B8F">
        <w:trPr>
          <w:trHeight w:val="37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10,9</w:t>
            </w:r>
          </w:p>
        </w:tc>
      </w:tr>
      <w:tr w:rsidR="00330B49" w:rsidRPr="00091A58" w:rsidTr="00330B8F">
        <w:trPr>
          <w:trHeight w:val="282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1052,5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1052,5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направленных на профилактику семейного неблагополучия,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A58">
              <w:rPr>
                <w:rFonts w:ascii="Times New Roman" w:hAnsi="Times New Roman"/>
                <w:sz w:val="24"/>
                <w:szCs w:val="24"/>
              </w:rPr>
              <w:t>социально-средовую реабилитацию и адаптацию подростков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05 1 01 10450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05 1 01 10450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05 1 03 00000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967,5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05 1  03 10240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967,5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05 1  03 10240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808,5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05 1  03 10240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159,0</w:t>
            </w:r>
          </w:p>
        </w:tc>
      </w:tr>
      <w:tr w:rsidR="00330B49" w:rsidRPr="00091A58" w:rsidTr="00330B8F">
        <w:trPr>
          <w:trHeight w:val="89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"Противодействие незаконному обороту наркотиков"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330B49" w:rsidRPr="00091A58" w:rsidTr="00330B8F">
        <w:trPr>
          <w:trHeight w:val="35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330B49" w:rsidRPr="00091A58" w:rsidTr="00330B8F">
        <w:trPr>
          <w:trHeight w:val="69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10 1 01 00000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330B49" w:rsidRPr="00091A58" w:rsidTr="00330B8F">
        <w:trPr>
          <w:trHeight w:val="29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330B49" w:rsidRPr="00091A58" w:rsidTr="00330B8F">
        <w:trPr>
          <w:trHeight w:val="27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48850,5</w:t>
            </w:r>
          </w:p>
        </w:tc>
      </w:tr>
      <w:tr w:rsidR="00330B49" w:rsidRPr="00091A58" w:rsidTr="00330B8F">
        <w:trPr>
          <w:trHeight w:val="37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48850,5</w:t>
            </w:r>
          </w:p>
        </w:tc>
      </w:tr>
      <w:tr w:rsidR="00330B49" w:rsidRPr="00091A58" w:rsidTr="00330B8F">
        <w:trPr>
          <w:trHeight w:val="381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6251,0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6251,0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Развитие дошкольного  образования 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6343,1</w:t>
            </w:r>
          </w:p>
        </w:tc>
      </w:tr>
      <w:tr w:rsidR="00330B49" w:rsidRPr="00091A58" w:rsidTr="00330B8F">
        <w:trPr>
          <w:trHeight w:val="1026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A58">
              <w:rPr>
                <w:rFonts w:ascii="Times New Roman" w:hAnsi="Times New Roman"/>
                <w:sz w:val="24"/>
                <w:szCs w:val="24"/>
              </w:rPr>
              <w:t>реализующие  образовательную программу дошкольного образования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6251,0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93,8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6157,2</w:t>
            </w:r>
          </w:p>
        </w:tc>
      </w:tr>
      <w:tr w:rsidR="00330B49" w:rsidRPr="00091A58" w:rsidTr="00330B8F">
        <w:trPr>
          <w:trHeight w:val="35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42599,5</w:t>
            </w:r>
          </w:p>
        </w:tc>
      </w:tr>
      <w:tr w:rsidR="00330B49" w:rsidRPr="00091A58" w:rsidTr="00330B8F">
        <w:trPr>
          <w:trHeight w:val="1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42599,5</w:t>
            </w:r>
          </w:p>
        </w:tc>
      </w:tr>
      <w:tr w:rsidR="00330B49" w:rsidRPr="00091A58" w:rsidTr="00330B8F">
        <w:trPr>
          <w:trHeight w:val="33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</w:t>
            </w:r>
            <w:r w:rsidRPr="00091A58">
              <w:rPr>
                <w:rFonts w:ascii="Times New Roman" w:hAnsi="Times New Roman"/>
                <w:sz w:val="24"/>
                <w:szCs w:val="24"/>
              </w:rPr>
              <w:t>ствование социальной поддержки семьи и детей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11 1 03 00000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42599,5</w:t>
            </w:r>
          </w:p>
        </w:tc>
      </w:tr>
      <w:tr w:rsidR="00330B49" w:rsidRPr="00091A58" w:rsidTr="00330B8F">
        <w:trPr>
          <w:trHeight w:val="1212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опеку(попечительство), переданных на воспитание в приемную семью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23947,5</w:t>
            </w:r>
          </w:p>
        </w:tc>
      </w:tr>
      <w:tr w:rsidR="00330B49" w:rsidRPr="00091A58" w:rsidTr="00330B8F">
        <w:trPr>
          <w:trHeight w:val="168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-3,7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30B49" w:rsidRPr="00091A58" w:rsidTr="00330B8F">
        <w:trPr>
          <w:trHeight w:val="227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23947,2</w:t>
            </w:r>
          </w:p>
        </w:tc>
      </w:tr>
      <w:tr w:rsidR="00330B49" w:rsidRPr="00091A58" w:rsidTr="00330B8F">
        <w:trPr>
          <w:trHeight w:val="387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11 1 03 60680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18097,5</w:t>
            </w:r>
          </w:p>
        </w:tc>
      </w:tr>
      <w:tr w:rsidR="00330B49" w:rsidRPr="00091A58" w:rsidTr="00330B8F">
        <w:trPr>
          <w:trHeight w:val="167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11 1 03 60680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18097,5</w:t>
            </w:r>
          </w:p>
        </w:tc>
      </w:tr>
      <w:tr w:rsidR="00330B49" w:rsidRPr="00091A58" w:rsidTr="00330B8F">
        <w:trPr>
          <w:trHeight w:val="67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Выплата ежемесячных денежных средств на содержание детей,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A58">
              <w:rPr>
                <w:rFonts w:ascii="Times New Roman" w:hAnsi="Times New Roman"/>
                <w:sz w:val="24"/>
                <w:szCs w:val="24"/>
              </w:rPr>
              <w:t xml:space="preserve">нуждающихся в особой заботе государства, переданных на патронатное воспитание 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271,7</w:t>
            </w:r>
          </w:p>
        </w:tc>
      </w:tr>
      <w:tr w:rsidR="00330B49" w:rsidRPr="00091A58" w:rsidTr="00330B8F">
        <w:trPr>
          <w:trHeight w:val="45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</w:tr>
      <w:tr w:rsidR="00330B49" w:rsidRPr="00091A58" w:rsidTr="00330B8F">
        <w:trPr>
          <w:trHeight w:val="15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270,0</w:t>
            </w:r>
          </w:p>
        </w:tc>
      </w:tr>
      <w:tr w:rsidR="00330B49" w:rsidRPr="00091A58" w:rsidTr="00330B8F">
        <w:trPr>
          <w:trHeight w:val="89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Выплата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11 1 03 60730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282,8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11 1 03 60730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282,8</w:t>
            </w:r>
          </w:p>
        </w:tc>
      </w:tr>
      <w:tr w:rsidR="00330B49" w:rsidRPr="00091A58" w:rsidTr="00330B8F">
        <w:trPr>
          <w:trHeight w:val="19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>324,1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A58">
              <w:rPr>
                <w:rFonts w:ascii="Times New Roman" w:hAnsi="Times New Roman"/>
                <w:b/>
                <w:bCs/>
                <w:sz w:val="24"/>
                <w:szCs w:val="24"/>
              </w:rPr>
              <w:t>32428,3</w:t>
            </w:r>
          </w:p>
        </w:tc>
      </w:tr>
      <w:tr w:rsidR="00330B49" w:rsidRPr="00091A58" w:rsidTr="00330B8F">
        <w:trPr>
          <w:trHeight w:val="3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196,2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27561,1</w:t>
            </w:r>
          </w:p>
        </w:tc>
      </w:tr>
      <w:tr w:rsidR="00330B49" w:rsidRPr="00091A58" w:rsidTr="00330B8F">
        <w:trPr>
          <w:trHeight w:val="34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196,2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27561,1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196,2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27561,1</w:t>
            </w:r>
          </w:p>
        </w:tc>
      </w:tr>
      <w:tr w:rsidR="00330B49" w:rsidRPr="00091A58" w:rsidTr="00330B8F">
        <w:trPr>
          <w:trHeight w:val="198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196,2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27561,1</w:t>
            </w:r>
          </w:p>
        </w:tc>
      </w:tr>
      <w:tr w:rsidR="00330B49" w:rsidRPr="00091A58" w:rsidTr="00330B8F">
        <w:trPr>
          <w:trHeight w:val="178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196,2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27381,4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152,6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27320,9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152,6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27320,9</w:t>
            </w:r>
          </w:p>
        </w:tc>
      </w:tr>
      <w:tr w:rsidR="00330B49" w:rsidRPr="00091A58" w:rsidTr="00330B8F">
        <w:trPr>
          <w:trHeight w:val="258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03 1 01 10250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43,2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43,2</w:t>
            </w:r>
          </w:p>
        </w:tc>
      </w:tr>
      <w:tr w:rsidR="00330B49" w:rsidRPr="00091A58" w:rsidTr="00330B8F">
        <w:trPr>
          <w:trHeight w:val="1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03 1 01 10250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43,2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43,2</w:t>
            </w:r>
          </w:p>
        </w:tc>
      </w:tr>
      <w:tr w:rsidR="00330B49" w:rsidRPr="00091A58" w:rsidTr="00330B8F">
        <w:trPr>
          <w:trHeight w:val="53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базы, технического оснащения муниципальных учреждений культуры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03 1 01 60640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12,7</w:t>
            </w:r>
          </w:p>
        </w:tc>
      </w:tr>
      <w:tr w:rsidR="00330B49" w:rsidRPr="00091A58" w:rsidTr="00330B8F">
        <w:trPr>
          <w:trHeight w:val="59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03 1 01 60640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12,7</w:t>
            </w:r>
          </w:p>
        </w:tc>
      </w:tr>
      <w:tr w:rsidR="00330B49" w:rsidRPr="00091A58" w:rsidTr="00330B8F">
        <w:trPr>
          <w:trHeight w:val="4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Cофинансирование мероприятий по укреплению материально-технической базы, техническому оснащению муниципальных учреждений культуры в области образования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S0640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S0640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Укрепление кадрового потенциала муниципальных  учреждений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03 1 02 00000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179,7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A58">
              <w:rPr>
                <w:rFonts w:ascii="Times New Roman" w:hAnsi="Times New Roman"/>
                <w:sz w:val="24"/>
                <w:szCs w:val="24"/>
              </w:rPr>
              <w:t>рабочих поселках(поселках городского типа) Краснодарского края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03 1 02 60820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179,7</w:t>
            </w:r>
          </w:p>
        </w:tc>
      </w:tr>
      <w:tr w:rsidR="00330B49" w:rsidRPr="00091A58" w:rsidTr="00330B8F">
        <w:trPr>
          <w:trHeight w:val="53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03 1 02 60820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179,7</w:t>
            </w:r>
          </w:p>
        </w:tc>
      </w:tr>
      <w:tr w:rsidR="00330B49" w:rsidRPr="00091A58" w:rsidTr="00330B8F">
        <w:trPr>
          <w:trHeight w:val="37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127,9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4867,2</w:t>
            </w:r>
          </w:p>
        </w:tc>
      </w:tr>
      <w:tr w:rsidR="00330B49" w:rsidRPr="00091A58" w:rsidTr="00330B8F">
        <w:trPr>
          <w:trHeight w:val="37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1771,4</w:t>
            </w:r>
          </w:p>
        </w:tc>
      </w:tr>
      <w:tr w:rsidR="00330B49" w:rsidRPr="00091A58" w:rsidTr="00330B8F">
        <w:trPr>
          <w:trHeight w:val="336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1736,4</w:t>
            </w:r>
          </w:p>
        </w:tc>
      </w:tr>
      <w:tr w:rsidR="00330B49" w:rsidRPr="00091A58" w:rsidTr="00330B8F">
        <w:trPr>
          <w:trHeight w:val="137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1736,4</w:t>
            </w:r>
          </w:p>
        </w:tc>
      </w:tr>
      <w:tr w:rsidR="00330B49" w:rsidRPr="00091A58" w:rsidTr="00330B8F">
        <w:trPr>
          <w:trHeight w:val="10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1736,4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912,6</w:t>
            </w:r>
          </w:p>
        </w:tc>
      </w:tr>
      <w:tr w:rsidR="00330B49" w:rsidRPr="00091A58" w:rsidTr="00330B8F">
        <w:trPr>
          <w:trHeight w:val="122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868,9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42,7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03 1 01 10250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-43,2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556,8</w:t>
            </w:r>
          </w:p>
        </w:tc>
      </w:tr>
      <w:tr w:rsidR="00330B49" w:rsidRPr="00091A58" w:rsidTr="00330B8F">
        <w:trPr>
          <w:trHeight w:val="182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03 1 01 10250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-43,2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556,8</w:t>
            </w:r>
          </w:p>
        </w:tc>
      </w:tr>
      <w:tr w:rsidR="00330B49" w:rsidRPr="00091A58" w:rsidTr="00330B8F">
        <w:trPr>
          <w:trHeight w:val="17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03 1 01 60120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132,6</w:t>
            </w:r>
          </w:p>
        </w:tc>
      </w:tr>
      <w:tr w:rsidR="00330B49" w:rsidRPr="00091A58" w:rsidTr="00330B8F">
        <w:trPr>
          <w:trHeight w:val="107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03 1 01 60120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132,6</w:t>
            </w:r>
          </w:p>
        </w:tc>
      </w:tr>
      <w:tr w:rsidR="00330B49" w:rsidRPr="00091A58" w:rsidTr="00330B8F">
        <w:trPr>
          <w:trHeight w:val="1027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Организация библиотечного обслуживания населения. комплектование и обеспечение сохранности библиотечных фондов библиотек поселений, межпоселенческой библиотеки муниципального района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L5190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B49" w:rsidRPr="00091A58" w:rsidTr="00330B8F">
        <w:trPr>
          <w:trHeight w:val="347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L5190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B49" w:rsidRPr="00091A58" w:rsidTr="00330B8F">
        <w:trPr>
          <w:trHeight w:val="586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Комплектование и обеспечение сохранности библиотечных фондов библиотек поселений, межпоселенческих библиотек городского округа, в рамках программы "Культура Кубани"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R5190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</w:tr>
      <w:tr w:rsidR="00330B49" w:rsidRPr="00091A58" w:rsidTr="00330B8F">
        <w:trPr>
          <w:trHeight w:val="102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R5190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</w:tr>
      <w:tr w:rsidR="00330B49" w:rsidRPr="00091A58" w:rsidTr="00330B8F">
        <w:trPr>
          <w:trHeight w:val="106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-0,6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75,7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-0,6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75,7</w:t>
            </w:r>
          </w:p>
        </w:tc>
      </w:tr>
      <w:tr w:rsidR="00330B49" w:rsidRPr="00091A58" w:rsidTr="00330B8F">
        <w:trPr>
          <w:trHeight w:val="43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"Противодействие незаконному обороту наркотиков"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</w:tr>
      <w:tr w:rsidR="00330B49" w:rsidRPr="00091A58" w:rsidTr="00330B8F">
        <w:trPr>
          <w:trHeight w:val="19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10 1 01 00000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112,6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3095,8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03 0 00 00000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112,6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3095,8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112,6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3095,8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учреждений культуры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 xml:space="preserve">08 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112,6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2207,9</w:t>
            </w:r>
          </w:p>
        </w:tc>
      </w:tr>
      <w:tr w:rsidR="00330B49" w:rsidRPr="00091A58" w:rsidTr="00330B8F">
        <w:trPr>
          <w:trHeight w:val="99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112,0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1795,0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115,4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1329,1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-4,2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444,7</w:t>
            </w:r>
          </w:p>
        </w:tc>
      </w:tr>
      <w:tr w:rsidR="00330B49" w:rsidRPr="00091A58" w:rsidTr="00330B8F">
        <w:trPr>
          <w:trHeight w:val="37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</w:tr>
      <w:tr w:rsidR="00330B49" w:rsidRPr="00091A58" w:rsidTr="00330B8F">
        <w:trPr>
          <w:trHeight w:val="696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03 1 01 60120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261,8</w:t>
            </w:r>
          </w:p>
        </w:tc>
      </w:tr>
      <w:tr w:rsidR="00330B49" w:rsidRPr="00091A58" w:rsidTr="00330B8F">
        <w:trPr>
          <w:trHeight w:val="182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03 1 01 60120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261,8</w:t>
            </w:r>
          </w:p>
        </w:tc>
      </w:tr>
      <w:tr w:rsidR="00330B49" w:rsidRPr="00091A58" w:rsidTr="00330B8F">
        <w:trPr>
          <w:trHeight w:val="33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151,1</w:t>
            </w:r>
          </w:p>
        </w:tc>
      </w:tr>
      <w:tr w:rsidR="00330B49" w:rsidRPr="00091A58" w:rsidTr="00330B8F">
        <w:trPr>
          <w:trHeight w:val="1181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151,1</w:t>
            </w:r>
          </w:p>
        </w:tc>
      </w:tr>
      <w:tr w:rsidR="00330B49" w:rsidRPr="00091A58" w:rsidTr="00330B8F">
        <w:trPr>
          <w:trHeight w:val="22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03 1 03 00000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887,9</w:t>
            </w:r>
          </w:p>
        </w:tc>
      </w:tr>
      <w:tr w:rsidR="00330B49" w:rsidRPr="00091A58" w:rsidTr="00330B8F">
        <w:trPr>
          <w:trHeight w:val="203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887,9</w:t>
            </w:r>
          </w:p>
        </w:tc>
      </w:tr>
      <w:tr w:rsidR="00330B49" w:rsidRPr="00091A58" w:rsidTr="00330B8F">
        <w:trPr>
          <w:trHeight w:val="90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805,5</w:t>
            </w:r>
          </w:p>
        </w:tc>
      </w:tr>
      <w:tr w:rsidR="00330B49" w:rsidRPr="00091A58" w:rsidTr="00330B8F">
        <w:trPr>
          <w:trHeight w:val="614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-31,8</w:t>
            </w: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330B49" w:rsidRPr="00091A58" w:rsidTr="00330B8F">
        <w:trPr>
          <w:trHeight w:val="375"/>
        </w:trPr>
        <w:tc>
          <w:tcPr>
            <w:tcW w:w="54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44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1136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noWrap/>
          </w:tcPr>
          <w:p w:rsidR="00330B49" w:rsidRPr="00091A58" w:rsidRDefault="00330B49" w:rsidP="007D7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58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</w:tr>
    </w:tbl>
    <w:p w:rsidR="00330B49" w:rsidRDefault="00330B49">
      <w:pPr>
        <w:rPr>
          <w:rFonts w:ascii="Times New Roman" w:hAnsi="Times New Roman"/>
          <w:sz w:val="24"/>
          <w:szCs w:val="24"/>
        </w:rPr>
      </w:pPr>
    </w:p>
    <w:p w:rsidR="00330B49" w:rsidRDefault="00330B49">
      <w:pPr>
        <w:rPr>
          <w:rFonts w:ascii="Times New Roman" w:hAnsi="Times New Roman"/>
          <w:sz w:val="24"/>
          <w:szCs w:val="24"/>
        </w:rPr>
      </w:pPr>
    </w:p>
    <w:p w:rsidR="00330B49" w:rsidRDefault="00330B49" w:rsidP="00330B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1A58">
        <w:rPr>
          <w:rFonts w:ascii="Times New Roman" w:hAnsi="Times New Roman"/>
          <w:sz w:val="24"/>
          <w:szCs w:val="24"/>
        </w:rPr>
        <w:t xml:space="preserve">Заместитель главы муниципального образования </w:t>
      </w:r>
    </w:p>
    <w:p w:rsidR="00330B49" w:rsidRDefault="00330B49" w:rsidP="00330B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1A58">
        <w:rPr>
          <w:rFonts w:ascii="Times New Roman" w:hAnsi="Times New Roman"/>
          <w:sz w:val="24"/>
          <w:szCs w:val="24"/>
        </w:rPr>
        <w:t>Выселковский район,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1A58">
        <w:rPr>
          <w:rFonts w:ascii="Times New Roman" w:hAnsi="Times New Roman"/>
          <w:sz w:val="24"/>
          <w:szCs w:val="24"/>
        </w:rPr>
        <w:t xml:space="preserve"> начальник финансового управления</w:t>
      </w:r>
    </w:p>
    <w:p w:rsidR="00330B49" w:rsidRPr="00091A58" w:rsidRDefault="00330B49" w:rsidP="00330B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1A58">
        <w:rPr>
          <w:rFonts w:ascii="Times New Roman" w:hAnsi="Times New Roman"/>
          <w:sz w:val="24"/>
          <w:szCs w:val="24"/>
        </w:rPr>
        <w:t>администрации муниципального образования Выселковский район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 w:rsidRPr="00091A58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091A58">
        <w:rPr>
          <w:rFonts w:ascii="Times New Roman" w:hAnsi="Times New Roman"/>
          <w:sz w:val="24"/>
          <w:szCs w:val="24"/>
        </w:rPr>
        <w:t xml:space="preserve">  И.А.Колесникова</w:t>
      </w:r>
      <w:r>
        <w:rPr>
          <w:rFonts w:ascii="Times New Roman" w:hAnsi="Times New Roman"/>
          <w:sz w:val="24"/>
          <w:szCs w:val="24"/>
        </w:rPr>
        <w:t xml:space="preserve">        </w:t>
      </w:r>
    </w:p>
    <w:p w:rsidR="00330B49" w:rsidRPr="00091A58" w:rsidRDefault="00330B49">
      <w:pPr>
        <w:rPr>
          <w:rFonts w:ascii="Times New Roman" w:hAnsi="Times New Roman"/>
          <w:sz w:val="24"/>
          <w:szCs w:val="24"/>
        </w:rPr>
      </w:pPr>
    </w:p>
    <w:sectPr w:rsidR="00330B49" w:rsidRPr="00091A58" w:rsidSect="0058527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1245"/>
    <w:rsid w:val="00091A58"/>
    <w:rsid w:val="002F11B4"/>
    <w:rsid w:val="00330B49"/>
    <w:rsid w:val="00330B8F"/>
    <w:rsid w:val="00435533"/>
    <w:rsid w:val="00555A43"/>
    <w:rsid w:val="00585272"/>
    <w:rsid w:val="0074707D"/>
    <w:rsid w:val="007D711C"/>
    <w:rsid w:val="0093437E"/>
    <w:rsid w:val="00A01245"/>
    <w:rsid w:val="00BF264A"/>
    <w:rsid w:val="00C11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07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C11245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C11245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C112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C11245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67">
    <w:name w:val="xl67"/>
    <w:basedOn w:val="Normal"/>
    <w:uiPriority w:val="99"/>
    <w:rsid w:val="00C11245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68">
    <w:name w:val="xl68"/>
    <w:basedOn w:val="Normal"/>
    <w:uiPriority w:val="99"/>
    <w:rsid w:val="00C11245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69">
    <w:name w:val="xl69"/>
    <w:basedOn w:val="Normal"/>
    <w:uiPriority w:val="99"/>
    <w:rsid w:val="00C11245"/>
    <w:pPr>
      <w:spacing w:before="100" w:beforeAutospacing="1" w:after="100" w:afterAutospacing="1" w:line="240" w:lineRule="auto"/>
      <w:jc w:val="both"/>
    </w:pPr>
    <w:rPr>
      <w:rFonts w:ascii="Times New Roman" w:hAnsi="Times New Roman"/>
      <w:b/>
      <w:bCs/>
      <w:sz w:val="28"/>
      <w:szCs w:val="28"/>
    </w:rPr>
  </w:style>
  <w:style w:type="paragraph" w:customStyle="1" w:styleId="xl70">
    <w:name w:val="xl70"/>
    <w:basedOn w:val="Normal"/>
    <w:uiPriority w:val="99"/>
    <w:rsid w:val="00C11245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71">
    <w:name w:val="xl71"/>
    <w:basedOn w:val="Normal"/>
    <w:uiPriority w:val="99"/>
    <w:rsid w:val="00C11245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</w:rPr>
  </w:style>
  <w:style w:type="paragraph" w:customStyle="1" w:styleId="xl72">
    <w:name w:val="xl72"/>
    <w:basedOn w:val="Normal"/>
    <w:uiPriority w:val="99"/>
    <w:rsid w:val="00C11245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3">
    <w:name w:val="xl73"/>
    <w:basedOn w:val="Normal"/>
    <w:uiPriority w:val="99"/>
    <w:rsid w:val="00C11245"/>
    <w:pPr>
      <w:spacing w:before="100" w:beforeAutospacing="1" w:after="100" w:afterAutospacing="1" w:line="240" w:lineRule="auto"/>
    </w:pPr>
    <w:rPr>
      <w:rFonts w:ascii="Arial" w:hAnsi="Arial" w:cs="Arial"/>
      <w:sz w:val="28"/>
      <w:szCs w:val="28"/>
    </w:rPr>
  </w:style>
  <w:style w:type="paragraph" w:customStyle="1" w:styleId="xl74">
    <w:name w:val="xl74"/>
    <w:basedOn w:val="Normal"/>
    <w:uiPriority w:val="99"/>
    <w:rsid w:val="00C11245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75">
    <w:name w:val="xl75"/>
    <w:basedOn w:val="Normal"/>
    <w:uiPriority w:val="99"/>
    <w:rsid w:val="00C11245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76">
    <w:name w:val="xl76"/>
    <w:basedOn w:val="Normal"/>
    <w:uiPriority w:val="99"/>
    <w:rsid w:val="00C11245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</w:rPr>
  </w:style>
  <w:style w:type="paragraph" w:customStyle="1" w:styleId="xl77">
    <w:name w:val="xl77"/>
    <w:basedOn w:val="Normal"/>
    <w:uiPriority w:val="99"/>
    <w:rsid w:val="00C11245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8">
    <w:name w:val="xl78"/>
    <w:basedOn w:val="Normal"/>
    <w:uiPriority w:val="99"/>
    <w:rsid w:val="00C11245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xl79">
    <w:name w:val="xl79"/>
    <w:basedOn w:val="Normal"/>
    <w:uiPriority w:val="99"/>
    <w:rsid w:val="00C11245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8"/>
      <w:szCs w:val="28"/>
    </w:rPr>
  </w:style>
  <w:style w:type="paragraph" w:customStyle="1" w:styleId="xl80">
    <w:name w:val="xl80"/>
    <w:basedOn w:val="Normal"/>
    <w:uiPriority w:val="99"/>
    <w:rsid w:val="00C11245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</w:rPr>
  </w:style>
  <w:style w:type="paragraph" w:customStyle="1" w:styleId="xl81">
    <w:name w:val="xl81"/>
    <w:basedOn w:val="Normal"/>
    <w:uiPriority w:val="99"/>
    <w:rsid w:val="00C11245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8"/>
      <w:szCs w:val="28"/>
    </w:rPr>
  </w:style>
  <w:style w:type="paragraph" w:customStyle="1" w:styleId="xl82">
    <w:name w:val="xl82"/>
    <w:basedOn w:val="Normal"/>
    <w:uiPriority w:val="99"/>
    <w:rsid w:val="00C11245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83">
    <w:name w:val="xl83"/>
    <w:basedOn w:val="Normal"/>
    <w:uiPriority w:val="99"/>
    <w:rsid w:val="00C11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Normal"/>
    <w:uiPriority w:val="99"/>
    <w:rsid w:val="00C11245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85">
    <w:name w:val="xl85"/>
    <w:basedOn w:val="Normal"/>
    <w:uiPriority w:val="99"/>
    <w:rsid w:val="00C11245"/>
    <w:pPr>
      <w:spacing w:before="100" w:beforeAutospacing="1" w:after="100" w:afterAutospacing="1" w:line="240" w:lineRule="auto"/>
    </w:pPr>
    <w:rPr>
      <w:rFonts w:ascii="Arial" w:hAnsi="Arial" w:cs="Arial"/>
      <w:sz w:val="28"/>
      <w:szCs w:val="28"/>
    </w:rPr>
  </w:style>
  <w:style w:type="paragraph" w:customStyle="1" w:styleId="xl86">
    <w:name w:val="xl86"/>
    <w:basedOn w:val="Normal"/>
    <w:uiPriority w:val="99"/>
    <w:rsid w:val="00C11245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</w:rPr>
  </w:style>
  <w:style w:type="paragraph" w:customStyle="1" w:styleId="xl87">
    <w:name w:val="xl87"/>
    <w:basedOn w:val="Normal"/>
    <w:uiPriority w:val="99"/>
    <w:rsid w:val="00C11245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xl88">
    <w:name w:val="xl88"/>
    <w:basedOn w:val="Normal"/>
    <w:uiPriority w:val="99"/>
    <w:rsid w:val="00C11245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89">
    <w:name w:val="xl89"/>
    <w:basedOn w:val="Normal"/>
    <w:uiPriority w:val="99"/>
    <w:rsid w:val="00C112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Normal"/>
    <w:uiPriority w:val="99"/>
    <w:rsid w:val="00C11245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Normal"/>
    <w:uiPriority w:val="99"/>
    <w:rsid w:val="00C112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Normal"/>
    <w:uiPriority w:val="99"/>
    <w:rsid w:val="00C11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Normal"/>
    <w:uiPriority w:val="99"/>
    <w:rsid w:val="00C11245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94">
    <w:name w:val="xl94"/>
    <w:basedOn w:val="Normal"/>
    <w:uiPriority w:val="99"/>
    <w:rsid w:val="00C11245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Normal"/>
    <w:uiPriority w:val="99"/>
    <w:rsid w:val="00C11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Normal"/>
    <w:uiPriority w:val="99"/>
    <w:rsid w:val="00C11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xl97">
    <w:name w:val="xl97"/>
    <w:basedOn w:val="Normal"/>
    <w:uiPriority w:val="99"/>
    <w:rsid w:val="00C11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C1124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42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58</Pages>
  <Words>11882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Турова</cp:lastModifiedBy>
  <cp:revision>6</cp:revision>
  <dcterms:created xsi:type="dcterms:W3CDTF">2017-11-22T02:51:00Z</dcterms:created>
  <dcterms:modified xsi:type="dcterms:W3CDTF">2017-11-22T06:58:00Z</dcterms:modified>
</cp:coreProperties>
</file>